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EFF4D8" w14:textId="78EEB608" w:rsidR="00195BB2" w:rsidRPr="00C226A3" w:rsidRDefault="00195BB2" w:rsidP="008B378E">
      <w:pPr>
        <w:pStyle w:val="CRCoverPage"/>
        <w:tabs>
          <w:tab w:val="right" w:pos="9639"/>
        </w:tabs>
        <w:spacing w:after="0"/>
        <w:rPr>
          <w:b/>
          <w:noProof/>
          <w:sz w:val="24"/>
        </w:rPr>
      </w:pPr>
      <w:r>
        <w:rPr>
          <w:b/>
          <w:noProof/>
          <w:sz w:val="24"/>
        </w:rPr>
        <w:t>3GPP TSG-RAN3 Meeting #106</w:t>
      </w:r>
      <w:r w:rsidRPr="00C226A3">
        <w:rPr>
          <w:b/>
          <w:noProof/>
          <w:sz w:val="24"/>
        </w:rPr>
        <w:tab/>
      </w:r>
      <w:r w:rsidR="007904E2" w:rsidRPr="007904E2">
        <w:rPr>
          <w:b/>
          <w:i/>
          <w:noProof/>
          <w:sz w:val="28"/>
        </w:rPr>
        <w:t>R3-197585</w:t>
      </w:r>
    </w:p>
    <w:p w14:paraId="5090CB86" w14:textId="77777777" w:rsidR="00195BB2" w:rsidRDefault="00195BB2" w:rsidP="00195BB2">
      <w:pPr>
        <w:pStyle w:val="CRCoverPage"/>
        <w:tabs>
          <w:tab w:val="right" w:pos="9639"/>
        </w:tabs>
        <w:spacing w:after="0"/>
        <w:rPr>
          <w:b/>
          <w:noProof/>
          <w:sz w:val="24"/>
        </w:rPr>
      </w:pPr>
      <w:r>
        <w:rPr>
          <w:b/>
          <w:noProof/>
          <w:sz w:val="24"/>
        </w:rPr>
        <w:t>Reno, Nevada, USA, 18-22 November</w:t>
      </w:r>
      <w:r w:rsidRPr="004B236C">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071304B" w14:textId="77777777" w:rsidTr="00547111">
        <w:tc>
          <w:tcPr>
            <w:tcW w:w="9641" w:type="dxa"/>
            <w:gridSpan w:val="9"/>
            <w:tcBorders>
              <w:top w:val="single" w:sz="4" w:space="0" w:color="auto"/>
              <w:left w:val="single" w:sz="4" w:space="0" w:color="auto"/>
              <w:right w:val="single" w:sz="4" w:space="0" w:color="auto"/>
            </w:tcBorders>
          </w:tcPr>
          <w:p w14:paraId="7636D408" w14:textId="77777777" w:rsidR="001E41F3" w:rsidRPr="006F6DA7" w:rsidRDefault="00305409" w:rsidP="00E34898">
            <w:pPr>
              <w:pStyle w:val="CRCoverPage"/>
              <w:spacing w:after="0"/>
              <w:jc w:val="right"/>
              <w:rPr>
                <w:i/>
                <w:noProof/>
                <w:sz w:val="12"/>
              </w:rPr>
            </w:pPr>
            <w:r w:rsidRPr="006F6DA7">
              <w:rPr>
                <w:i/>
                <w:noProof/>
                <w:sz w:val="12"/>
              </w:rPr>
              <w:t>CR-Form-v</w:t>
            </w:r>
            <w:r w:rsidR="008863B9" w:rsidRPr="006F6DA7">
              <w:rPr>
                <w:i/>
                <w:noProof/>
                <w:sz w:val="12"/>
              </w:rPr>
              <w:t>12.0</w:t>
            </w:r>
          </w:p>
        </w:tc>
      </w:tr>
      <w:tr w:rsidR="001E41F3" w14:paraId="6B44D9CE" w14:textId="77777777" w:rsidTr="00547111">
        <w:tc>
          <w:tcPr>
            <w:tcW w:w="9641" w:type="dxa"/>
            <w:gridSpan w:val="9"/>
            <w:tcBorders>
              <w:left w:val="single" w:sz="4" w:space="0" w:color="auto"/>
              <w:right w:val="single" w:sz="4" w:space="0" w:color="auto"/>
            </w:tcBorders>
          </w:tcPr>
          <w:p w14:paraId="01566A9E" w14:textId="77777777" w:rsidR="001E41F3" w:rsidRDefault="001E41F3">
            <w:pPr>
              <w:pStyle w:val="CRCoverPage"/>
              <w:spacing w:after="0"/>
              <w:jc w:val="center"/>
              <w:rPr>
                <w:noProof/>
              </w:rPr>
            </w:pPr>
            <w:r>
              <w:rPr>
                <w:b/>
                <w:noProof/>
                <w:sz w:val="32"/>
              </w:rPr>
              <w:t>CHANGE REQUEST</w:t>
            </w:r>
          </w:p>
        </w:tc>
      </w:tr>
      <w:tr w:rsidR="001E41F3" w14:paraId="70420D97" w14:textId="77777777" w:rsidTr="00547111">
        <w:tc>
          <w:tcPr>
            <w:tcW w:w="9641" w:type="dxa"/>
            <w:gridSpan w:val="9"/>
            <w:tcBorders>
              <w:left w:val="single" w:sz="4" w:space="0" w:color="auto"/>
              <w:right w:val="single" w:sz="4" w:space="0" w:color="auto"/>
            </w:tcBorders>
          </w:tcPr>
          <w:p w14:paraId="4B64ACB2" w14:textId="77777777" w:rsidR="001E41F3" w:rsidRDefault="001E41F3">
            <w:pPr>
              <w:pStyle w:val="CRCoverPage"/>
              <w:spacing w:after="0"/>
              <w:rPr>
                <w:noProof/>
                <w:sz w:val="8"/>
                <w:szCs w:val="8"/>
              </w:rPr>
            </w:pPr>
          </w:p>
        </w:tc>
      </w:tr>
      <w:tr w:rsidR="001E41F3" w14:paraId="1E180541" w14:textId="77777777" w:rsidTr="00547111">
        <w:tc>
          <w:tcPr>
            <w:tcW w:w="142" w:type="dxa"/>
            <w:tcBorders>
              <w:left w:val="single" w:sz="4" w:space="0" w:color="auto"/>
            </w:tcBorders>
          </w:tcPr>
          <w:p w14:paraId="31104D65" w14:textId="77777777" w:rsidR="001E41F3" w:rsidRDefault="001E41F3">
            <w:pPr>
              <w:pStyle w:val="CRCoverPage"/>
              <w:spacing w:after="0"/>
              <w:jc w:val="right"/>
              <w:rPr>
                <w:noProof/>
              </w:rPr>
            </w:pPr>
          </w:p>
        </w:tc>
        <w:tc>
          <w:tcPr>
            <w:tcW w:w="1559" w:type="dxa"/>
            <w:shd w:val="pct30" w:color="FFFF00" w:fill="auto"/>
          </w:tcPr>
          <w:p w14:paraId="5975F920" w14:textId="77777777" w:rsidR="001E41F3" w:rsidRPr="00410371" w:rsidRDefault="00C74A4B" w:rsidP="006F0724">
            <w:pPr>
              <w:pStyle w:val="CRCoverPage"/>
              <w:spacing w:after="0"/>
              <w:ind w:right="280"/>
              <w:jc w:val="right"/>
              <w:rPr>
                <w:b/>
                <w:noProof/>
                <w:sz w:val="28"/>
              </w:rPr>
            </w:pPr>
            <w:r>
              <w:rPr>
                <w:b/>
                <w:noProof/>
                <w:sz w:val="28"/>
              </w:rPr>
              <w:t>38.473</w:t>
            </w:r>
          </w:p>
        </w:tc>
        <w:tc>
          <w:tcPr>
            <w:tcW w:w="709" w:type="dxa"/>
          </w:tcPr>
          <w:p w14:paraId="1DE32DD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639769" w14:textId="0442FA19" w:rsidR="001E41F3" w:rsidRPr="00410371" w:rsidRDefault="0073740E" w:rsidP="00C74A4B">
            <w:pPr>
              <w:pStyle w:val="CRCoverPage"/>
              <w:spacing w:after="0"/>
              <w:rPr>
                <w:noProof/>
                <w:lang w:eastAsia="zh-CN"/>
              </w:rPr>
            </w:pPr>
            <w:r w:rsidRPr="00B93D04">
              <w:rPr>
                <w:b/>
                <w:noProof/>
                <w:sz w:val="28"/>
              </w:rPr>
              <w:t>0502</w:t>
            </w:r>
          </w:p>
        </w:tc>
        <w:tc>
          <w:tcPr>
            <w:tcW w:w="709" w:type="dxa"/>
          </w:tcPr>
          <w:p w14:paraId="1AB450F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293DC72" w14:textId="053769AE" w:rsidR="001E41F3" w:rsidRPr="00410371" w:rsidRDefault="00FF2B3A" w:rsidP="007904E2">
            <w:pPr>
              <w:pStyle w:val="CRCoverPage"/>
              <w:spacing w:after="0"/>
              <w:rPr>
                <w:b/>
                <w:noProof/>
              </w:rPr>
            </w:pPr>
            <w:r>
              <w:rPr>
                <w:b/>
                <w:noProof/>
                <w:sz w:val="28"/>
              </w:rPr>
              <w:fldChar w:fldCharType="begin"/>
            </w:r>
            <w:r>
              <w:rPr>
                <w:b/>
                <w:noProof/>
                <w:sz w:val="28"/>
              </w:rPr>
              <w:instrText xml:space="preserve"> DOCPROPERTY  Revision  \* MERGEFORMAT </w:instrText>
            </w:r>
            <w:r>
              <w:rPr>
                <w:b/>
                <w:noProof/>
                <w:sz w:val="28"/>
              </w:rPr>
              <w:fldChar w:fldCharType="end"/>
            </w:r>
            <w:r w:rsidR="007904E2" w:rsidRPr="007904E2">
              <w:rPr>
                <w:b/>
                <w:noProof/>
                <w:sz w:val="28"/>
              </w:rPr>
              <w:t>1</w:t>
            </w:r>
          </w:p>
        </w:tc>
        <w:tc>
          <w:tcPr>
            <w:tcW w:w="2410" w:type="dxa"/>
          </w:tcPr>
          <w:p w14:paraId="4D7CAF6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36289F1" w14:textId="7DFCEB49" w:rsidR="001E41F3" w:rsidRPr="00410371" w:rsidRDefault="00C74A4B" w:rsidP="00815715">
            <w:pPr>
              <w:pStyle w:val="CRCoverPage"/>
              <w:spacing w:after="0"/>
              <w:jc w:val="center"/>
              <w:rPr>
                <w:noProof/>
                <w:sz w:val="28"/>
              </w:rPr>
            </w:pPr>
            <w:r>
              <w:rPr>
                <w:b/>
                <w:noProof/>
                <w:sz w:val="28"/>
              </w:rPr>
              <w:t>15.</w:t>
            </w:r>
            <w:r w:rsidR="00815715">
              <w:rPr>
                <w:b/>
                <w:noProof/>
                <w:sz w:val="28"/>
              </w:rPr>
              <w:t>7</w:t>
            </w:r>
            <w:r>
              <w:rPr>
                <w:b/>
                <w:noProof/>
                <w:sz w:val="28"/>
              </w:rPr>
              <w:t>.0</w:t>
            </w:r>
          </w:p>
        </w:tc>
        <w:tc>
          <w:tcPr>
            <w:tcW w:w="143" w:type="dxa"/>
            <w:tcBorders>
              <w:right w:val="single" w:sz="4" w:space="0" w:color="auto"/>
            </w:tcBorders>
          </w:tcPr>
          <w:p w14:paraId="3652B5DF" w14:textId="77777777" w:rsidR="001E41F3" w:rsidRDefault="001E41F3">
            <w:pPr>
              <w:pStyle w:val="CRCoverPage"/>
              <w:spacing w:after="0"/>
              <w:rPr>
                <w:noProof/>
              </w:rPr>
            </w:pPr>
          </w:p>
        </w:tc>
      </w:tr>
      <w:tr w:rsidR="001E41F3" w14:paraId="6075C7E9" w14:textId="77777777" w:rsidTr="00547111">
        <w:tc>
          <w:tcPr>
            <w:tcW w:w="9641" w:type="dxa"/>
            <w:gridSpan w:val="9"/>
            <w:tcBorders>
              <w:left w:val="single" w:sz="4" w:space="0" w:color="auto"/>
              <w:right w:val="single" w:sz="4" w:space="0" w:color="auto"/>
            </w:tcBorders>
          </w:tcPr>
          <w:p w14:paraId="1A8E4EE8" w14:textId="77777777" w:rsidR="001E41F3" w:rsidRDefault="001E41F3">
            <w:pPr>
              <w:pStyle w:val="CRCoverPage"/>
              <w:spacing w:after="0"/>
              <w:rPr>
                <w:noProof/>
              </w:rPr>
            </w:pPr>
          </w:p>
        </w:tc>
      </w:tr>
      <w:tr w:rsidR="001E41F3" w14:paraId="3F8510B9" w14:textId="77777777" w:rsidTr="00547111">
        <w:tc>
          <w:tcPr>
            <w:tcW w:w="9641" w:type="dxa"/>
            <w:gridSpan w:val="9"/>
            <w:tcBorders>
              <w:top w:val="single" w:sz="4" w:space="0" w:color="auto"/>
            </w:tcBorders>
          </w:tcPr>
          <w:p w14:paraId="2183273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A88B94D" w14:textId="77777777" w:rsidTr="00547111">
        <w:tc>
          <w:tcPr>
            <w:tcW w:w="9641" w:type="dxa"/>
            <w:gridSpan w:val="9"/>
          </w:tcPr>
          <w:p w14:paraId="6EDF6092" w14:textId="77777777" w:rsidR="001E41F3" w:rsidRDefault="001E41F3">
            <w:pPr>
              <w:pStyle w:val="CRCoverPage"/>
              <w:spacing w:after="0"/>
              <w:rPr>
                <w:noProof/>
                <w:sz w:val="8"/>
                <w:szCs w:val="8"/>
              </w:rPr>
            </w:pPr>
          </w:p>
        </w:tc>
      </w:tr>
    </w:tbl>
    <w:p w14:paraId="3A3986F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75FF8E3" w14:textId="77777777" w:rsidTr="00A7671C">
        <w:tc>
          <w:tcPr>
            <w:tcW w:w="2835" w:type="dxa"/>
          </w:tcPr>
          <w:p w14:paraId="4BFC140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098A63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2D276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E4D86B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34F9D5" w14:textId="77777777" w:rsidR="00F25D98" w:rsidRDefault="00F25D98" w:rsidP="001E41F3">
            <w:pPr>
              <w:pStyle w:val="CRCoverPage"/>
              <w:spacing w:after="0"/>
              <w:jc w:val="center"/>
              <w:rPr>
                <w:b/>
                <w:caps/>
                <w:noProof/>
              </w:rPr>
            </w:pPr>
          </w:p>
        </w:tc>
        <w:tc>
          <w:tcPr>
            <w:tcW w:w="2126" w:type="dxa"/>
          </w:tcPr>
          <w:p w14:paraId="5E614FC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3F22D8" w14:textId="77777777" w:rsidR="00F25D98" w:rsidRDefault="00C74A4B" w:rsidP="001E41F3">
            <w:pPr>
              <w:pStyle w:val="CRCoverPage"/>
              <w:spacing w:after="0"/>
              <w:jc w:val="center"/>
              <w:rPr>
                <w:b/>
                <w:caps/>
                <w:noProof/>
              </w:rPr>
            </w:pPr>
            <w:r>
              <w:rPr>
                <w:b/>
                <w:caps/>
                <w:noProof/>
              </w:rPr>
              <w:t>X</w:t>
            </w:r>
          </w:p>
        </w:tc>
        <w:tc>
          <w:tcPr>
            <w:tcW w:w="1418" w:type="dxa"/>
            <w:tcBorders>
              <w:left w:val="nil"/>
            </w:tcBorders>
          </w:tcPr>
          <w:p w14:paraId="4F289B3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D7C2FB" w14:textId="77777777" w:rsidR="00F25D98" w:rsidRDefault="00F25D98" w:rsidP="001E41F3">
            <w:pPr>
              <w:pStyle w:val="CRCoverPage"/>
              <w:spacing w:after="0"/>
              <w:jc w:val="center"/>
              <w:rPr>
                <w:b/>
                <w:bCs/>
                <w:caps/>
                <w:noProof/>
              </w:rPr>
            </w:pPr>
          </w:p>
        </w:tc>
      </w:tr>
    </w:tbl>
    <w:p w14:paraId="67DC174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9988603" w14:textId="77777777" w:rsidTr="00547111">
        <w:tc>
          <w:tcPr>
            <w:tcW w:w="9640" w:type="dxa"/>
            <w:gridSpan w:val="11"/>
          </w:tcPr>
          <w:p w14:paraId="0175A71C" w14:textId="77777777" w:rsidR="001E41F3" w:rsidRDefault="001E41F3">
            <w:pPr>
              <w:pStyle w:val="CRCoverPage"/>
              <w:spacing w:after="0"/>
              <w:rPr>
                <w:noProof/>
                <w:sz w:val="8"/>
                <w:szCs w:val="8"/>
              </w:rPr>
            </w:pPr>
          </w:p>
        </w:tc>
      </w:tr>
      <w:tr w:rsidR="001E41F3" w14:paraId="35607E33" w14:textId="77777777" w:rsidTr="00547111">
        <w:tc>
          <w:tcPr>
            <w:tcW w:w="1843" w:type="dxa"/>
            <w:tcBorders>
              <w:top w:val="single" w:sz="4" w:space="0" w:color="auto"/>
              <w:left w:val="single" w:sz="4" w:space="0" w:color="auto"/>
            </w:tcBorders>
          </w:tcPr>
          <w:p w14:paraId="0B59D4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033FC3E" w14:textId="0898D6E9" w:rsidR="001E41F3" w:rsidRDefault="009E022C" w:rsidP="007904E2">
            <w:pPr>
              <w:pStyle w:val="CRCoverPage"/>
              <w:spacing w:after="0"/>
              <w:ind w:left="100"/>
              <w:rPr>
                <w:noProof/>
              </w:rPr>
            </w:pPr>
            <w:r w:rsidRPr="009E022C">
              <w:t>Introduction of NPN</w:t>
            </w:r>
          </w:p>
        </w:tc>
      </w:tr>
      <w:tr w:rsidR="001E41F3" w14:paraId="436C95A1" w14:textId="77777777" w:rsidTr="00547111">
        <w:tc>
          <w:tcPr>
            <w:tcW w:w="1843" w:type="dxa"/>
            <w:tcBorders>
              <w:left w:val="single" w:sz="4" w:space="0" w:color="auto"/>
            </w:tcBorders>
          </w:tcPr>
          <w:p w14:paraId="51D6380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30C119" w14:textId="77777777" w:rsidR="001E41F3" w:rsidRDefault="001E41F3">
            <w:pPr>
              <w:pStyle w:val="CRCoverPage"/>
              <w:spacing w:after="0"/>
              <w:rPr>
                <w:noProof/>
                <w:sz w:val="8"/>
                <w:szCs w:val="8"/>
              </w:rPr>
            </w:pPr>
          </w:p>
        </w:tc>
      </w:tr>
      <w:tr w:rsidR="001E41F3" w14:paraId="097621D2" w14:textId="77777777" w:rsidTr="00547111">
        <w:tc>
          <w:tcPr>
            <w:tcW w:w="1843" w:type="dxa"/>
            <w:tcBorders>
              <w:left w:val="single" w:sz="4" w:space="0" w:color="auto"/>
            </w:tcBorders>
          </w:tcPr>
          <w:p w14:paraId="37B5082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06584C" w14:textId="5CCF291C" w:rsidR="001E41F3" w:rsidRDefault="00A86783" w:rsidP="000257E9">
            <w:pPr>
              <w:pStyle w:val="CRCoverPage"/>
              <w:spacing w:after="0"/>
              <w:ind w:left="100"/>
              <w:rPr>
                <w:noProof/>
              </w:rPr>
            </w:pPr>
            <w:r w:rsidRPr="00A86783">
              <w:rPr>
                <w:noProof/>
              </w:rPr>
              <w:t>Huawei, China Telecom</w:t>
            </w:r>
          </w:p>
        </w:tc>
      </w:tr>
      <w:tr w:rsidR="001E41F3" w14:paraId="70ED09B8" w14:textId="77777777" w:rsidTr="00547111">
        <w:tc>
          <w:tcPr>
            <w:tcW w:w="1843" w:type="dxa"/>
            <w:tcBorders>
              <w:left w:val="single" w:sz="4" w:space="0" w:color="auto"/>
            </w:tcBorders>
          </w:tcPr>
          <w:p w14:paraId="13FC305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CD70BD0" w14:textId="77777777" w:rsidR="001E41F3" w:rsidRDefault="00C74A4B" w:rsidP="00547111">
            <w:pPr>
              <w:pStyle w:val="CRCoverPage"/>
              <w:spacing w:after="0"/>
              <w:ind w:left="100"/>
              <w:rPr>
                <w:noProof/>
              </w:rPr>
            </w:pPr>
            <w:r>
              <w:rPr>
                <w:noProof/>
              </w:rPr>
              <w:t>RAN3</w:t>
            </w:r>
          </w:p>
        </w:tc>
      </w:tr>
      <w:tr w:rsidR="001E41F3" w14:paraId="1550E7E2" w14:textId="77777777" w:rsidTr="00547111">
        <w:tc>
          <w:tcPr>
            <w:tcW w:w="1843" w:type="dxa"/>
            <w:tcBorders>
              <w:left w:val="single" w:sz="4" w:space="0" w:color="auto"/>
            </w:tcBorders>
          </w:tcPr>
          <w:p w14:paraId="509ACBE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D8D6B0E" w14:textId="77777777" w:rsidR="001E41F3" w:rsidRDefault="001E41F3">
            <w:pPr>
              <w:pStyle w:val="CRCoverPage"/>
              <w:spacing w:after="0"/>
              <w:rPr>
                <w:noProof/>
                <w:sz w:val="8"/>
                <w:szCs w:val="8"/>
              </w:rPr>
            </w:pPr>
          </w:p>
        </w:tc>
      </w:tr>
      <w:tr w:rsidR="001E41F3" w14:paraId="362905A6" w14:textId="77777777" w:rsidTr="00547111">
        <w:tc>
          <w:tcPr>
            <w:tcW w:w="1843" w:type="dxa"/>
            <w:tcBorders>
              <w:left w:val="single" w:sz="4" w:space="0" w:color="auto"/>
            </w:tcBorders>
          </w:tcPr>
          <w:p w14:paraId="5BDC7CE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4AF8AEC" w14:textId="77777777" w:rsidR="001E41F3" w:rsidRDefault="006F77BD">
            <w:pPr>
              <w:pStyle w:val="CRCoverPage"/>
              <w:spacing w:after="0"/>
              <w:ind w:left="100"/>
              <w:rPr>
                <w:noProof/>
              </w:rPr>
            </w:pPr>
            <w:r w:rsidRPr="006F77BD">
              <w:rPr>
                <w:rFonts w:hint="eastAsia"/>
                <w:noProof/>
              </w:rPr>
              <w:t>NG_RAN_PRN</w:t>
            </w:r>
          </w:p>
        </w:tc>
        <w:tc>
          <w:tcPr>
            <w:tcW w:w="567" w:type="dxa"/>
            <w:tcBorders>
              <w:left w:val="nil"/>
            </w:tcBorders>
          </w:tcPr>
          <w:p w14:paraId="4D7148A4" w14:textId="77777777" w:rsidR="001E41F3" w:rsidRDefault="001E41F3">
            <w:pPr>
              <w:pStyle w:val="CRCoverPage"/>
              <w:spacing w:after="0"/>
              <w:ind w:right="100"/>
              <w:rPr>
                <w:noProof/>
              </w:rPr>
            </w:pPr>
          </w:p>
        </w:tc>
        <w:tc>
          <w:tcPr>
            <w:tcW w:w="1417" w:type="dxa"/>
            <w:gridSpan w:val="3"/>
            <w:tcBorders>
              <w:left w:val="nil"/>
            </w:tcBorders>
          </w:tcPr>
          <w:p w14:paraId="0DFC8B4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C78ED01" w14:textId="712CE889" w:rsidR="001E41F3" w:rsidRDefault="00C226A3" w:rsidP="00FE5253">
            <w:pPr>
              <w:pStyle w:val="CRCoverPage"/>
              <w:spacing w:after="0"/>
              <w:ind w:left="100"/>
              <w:rPr>
                <w:noProof/>
              </w:rPr>
            </w:pPr>
            <w:r>
              <w:rPr>
                <w:noProof/>
              </w:rPr>
              <w:t>2019-</w:t>
            </w:r>
            <w:r w:rsidR="00A24137">
              <w:rPr>
                <w:noProof/>
              </w:rPr>
              <w:t>1</w:t>
            </w:r>
            <w:r w:rsidR="00E82EF9">
              <w:rPr>
                <w:noProof/>
              </w:rPr>
              <w:t>1</w:t>
            </w:r>
            <w:r>
              <w:rPr>
                <w:noProof/>
              </w:rPr>
              <w:t>-</w:t>
            </w:r>
            <w:r w:rsidR="00A24137">
              <w:rPr>
                <w:noProof/>
              </w:rPr>
              <w:t>0</w:t>
            </w:r>
            <w:r w:rsidR="00FE5253">
              <w:rPr>
                <w:noProof/>
              </w:rPr>
              <w:t>8</w:t>
            </w:r>
          </w:p>
        </w:tc>
      </w:tr>
      <w:tr w:rsidR="001E41F3" w14:paraId="662CD602" w14:textId="77777777" w:rsidTr="00547111">
        <w:tc>
          <w:tcPr>
            <w:tcW w:w="1843" w:type="dxa"/>
            <w:tcBorders>
              <w:left w:val="single" w:sz="4" w:space="0" w:color="auto"/>
            </w:tcBorders>
          </w:tcPr>
          <w:p w14:paraId="5ECA7351" w14:textId="77777777" w:rsidR="001E41F3" w:rsidRDefault="001E41F3">
            <w:pPr>
              <w:pStyle w:val="CRCoverPage"/>
              <w:spacing w:after="0"/>
              <w:rPr>
                <w:b/>
                <w:i/>
                <w:noProof/>
                <w:sz w:val="8"/>
                <w:szCs w:val="8"/>
              </w:rPr>
            </w:pPr>
          </w:p>
        </w:tc>
        <w:tc>
          <w:tcPr>
            <w:tcW w:w="1986" w:type="dxa"/>
            <w:gridSpan w:val="4"/>
          </w:tcPr>
          <w:p w14:paraId="17B6C53E" w14:textId="77777777" w:rsidR="001E41F3" w:rsidRDefault="001E41F3">
            <w:pPr>
              <w:pStyle w:val="CRCoverPage"/>
              <w:spacing w:after="0"/>
              <w:rPr>
                <w:noProof/>
                <w:sz w:val="8"/>
                <w:szCs w:val="8"/>
              </w:rPr>
            </w:pPr>
          </w:p>
        </w:tc>
        <w:tc>
          <w:tcPr>
            <w:tcW w:w="2267" w:type="dxa"/>
            <w:gridSpan w:val="2"/>
          </w:tcPr>
          <w:p w14:paraId="59B994B1" w14:textId="77777777" w:rsidR="001E41F3" w:rsidRDefault="001E41F3">
            <w:pPr>
              <w:pStyle w:val="CRCoverPage"/>
              <w:spacing w:after="0"/>
              <w:rPr>
                <w:noProof/>
                <w:sz w:val="8"/>
                <w:szCs w:val="8"/>
              </w:rPr>
            </w:pPr>
          </w:p>
        </w:tc>
        <w:tc>
          <w:tcPr>
            <w:tcW w:w="1417" w:type="dxa"/>
            <w:gridSpan w:val="3"/>
          </w:tcPr>
          <w:p w14:paraId="3F8A3AD8" w14:textId="77777777" w:rsidR="001E41F3" w:rsidRDefault="001E41F3">
            <w:pPr>
              <w:pStyle w:val="CRCoverPage"/>
              <w:spacing w:after="0"/>
              <w:rPr>
                <w:noProof/>
                <w:sz w:val="8"/>
                <w:szCs w:val="8"/>
              </w:rPr>
            </w:pPr>
          </w:p>
        </w:tc>
        <w:tc>
          <w:tcPr>
            <w:tcW w:w="2127" w:type="dxa"/>
            <w:tcBorders>
              <w:right w:val="single" w:sz="4" w:space="0" w:color="auto"/>
            </w:tcBorders>
          </w:tcPr>
          <w:p w14:paraId="35004391" w14:textId="77777777" w:rsidR="001E41F3" w:rsidRDefault="001E41F3">
            <w:pPr>
              <w:pStyle w:val="CRCoverPage"/>
              <w:spacing w:after="0"/>
              <w:rPr>
                <w:noProof/>
                <w:sz w:val="8"/>
                <w:szCs w:val="8"/>
              </w:rPr>
            </w:pPr>
          </w:p>
        </w:tc>
      </w:tr>
      <w:tr w:rsidR="001E41F3" w14:paraId="34E1DBCF" w14:textId="77777777" w:rsidTr="00547111">
        <w:trPr>
          <w:cantSplit/>
        </w:trPr>
        <w:tc>
          <w:tcPr>
            <w:tcW w:w="1843" w:type="dxa"/>
            <w:tcBorders>
              <w:left w:val="single" w:sz="4" w:space="0" w:color="auto"/>
            </w:tcBorders>
          </w:tcPr>
          <w:p w14:paraId="611AFDB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38534E4" w14:textId="0CF394E2" w:rsidR="001E41F3" w:rsidRDefault="00A376A4" w:rsidP="00D24991">
            <w:pPr>
              <w:pStyle w:val="CRCoverPage"/>
              <w:spacing w:after="0"/>
              <w:ind w:left="100" w:right="-609"/>
              <w:rPr>
                <w:b/>
                <w:noProof/>
              </w:rPr>
            </w:pPr>
            <w:r>
              <w:rPr>
                <w:b/>
                <w:noProof/>
              </w:rPr>
              <w:t>B</w:t>
            </w:r>
          </w:p>
        </w:tc>
        <w:tc>
          <w:tcPr>
            <w:tcW w:w="3402" w:type="dxa"/>
            <w:gridSpan w:val="5"/>
            <w:tcBorders>
              <w:left w:val="nil"/>
            </w:tcBorders>
          </w:tcPr>
          <w:p w14:paraId="084B0AFD" w14:textId="77777777" w:rsidR="001E41F3" w:rsidRDefault="001E41F3">
            <w:pPr>
              <w:pStyle w:val="CRCoverPage"/>
              <w:spacing w:after="0"/>
              <w:rPr>
                <w:noProof/>
              </w:rPr>
            </w:pPr>
          </w:p>
        </w:tc>
        <w:tc>
          <w:tcPr>
            <w:tcW w:w="1417" w:type="dxa"/>
            <w:gridSpan w:val="3"/>
            <w:tcBorders>
              <w:left w:val="nil"/>
            </w:tcBorders>
          </w:tcPr>
          <w:p w14:paraId="41F13E9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EF9EC0F" w14:textId="77777777" w:rsidR="001E41F3" w:rsidRDefault="00A74BEA" w:rsidP="00065F7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w:t>
            </w:r>
            <w:r w:rsidRPr="00492A3E">
              <w:rPr>
                <w:noProof/>
              </w:rPr>
              <w:t>-1</w:t>
            </w:r>
            <w:r>
              <w:rPr>
                <w:noProof/>
              </w:rPr>
              <w:fldChar w:fldCharType="end"/>
            </w:r>
            <w:r w:rsidR="00065F77">
              <w:rPr>
                <w:noProof/>
              </w:rPr>
              <w:t>6</w:t>
            </w:r>
          </w:p>
        </w:tc>
      </w:tr>
      <w:tr w:rsidR="001E41F3" w14:paraId="081D7F60" w14:textId="77777777" w:rsidTr="00547111">
        <w:tc>
          <w:tcPr>
            <w:tcW w:w="1843" w:type="dxa"/>
            <w:tcBorders>
              <w:left w:val="single" w:sz="4" w:space="0" w:color="auto"/>
              <w:bottom w:val="single" w:sz="4" w:space="0" w:color="auto"/>
            </w:tcBorders>
          </w:tcPr>
          <w:p w14:paraId="57BA5E4D" w14:textId="77777777" w:rsidR="001E41F3" w:rsidRDefault="001E41F3">
            <w:pPr>
              <w:pStyle w:val="CRCoverPage"/>
              <w:spacing w:after="0"/>
              <w:rPr>
                <w:b/>
                <w:i/>
                <w:noProof/>
              </w:rPr>
            </w:pPr>
          </w:p>
        </w:tc>
        <w:tc>
          <w:tcPr>
            <w:tcW w:w="4677" w:type="dxa"/>
            <w:gridSpan w:val="8"/>
            <w:tcBorders>
              <w:bottom w:val="single" w:sz="4" w:space="0" w:color="auto"/>
            </w:tcBorders>
          </w:tcPr>
          <w:p w14:paraId="23C0A27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2577B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86D673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0547074" w14:textId="77777777" w:rsidTr="00547111">
        <w:tc>
          <w:tcPr>
            <w:tcW w:w="1843" w:type="dxa"/>
          </w:tcPr>
          <w:p w14:paraId="6EAC49E8" w14:textId="77777777" w:rsidR="001E41F3" w:rsidRDefault="001E41F3">
            <w:pPr>
              <w:pStyle w:val="CRCoverPage"/>
              <w:spacing w:after="0"/>
              <w:rPr>
                <w:b/>
                <w:i/>
                <w:noProof/>
                <w:sz w:val="8"/>
                <w:szCs w:val="8"/>
              </w:rPr>
            </w:pPr>
          </w:p>
        </w:tc>
        <w:tc>
          <w:tcPr>
            <w:tcW w:w="7797" w:type="dxa"/>
            <w:gridSpan w:val="10"/>
          </w:tcPr>
          <w:p w14:paraId="629C46C9" w14:textId="77777777" w:rsidR="001E41F3" w:rsidRDefault="001E41F3">
            <w:pPr>
              <w:pStyle w:val="CRCoverPage"/>
              <w:spacing w:after="0"/>
              <w:rPr>
                <w:noProof/>
                <w:sz w:val="8"/>
                <w:szCs w:val="8"/>
              </w:rPr>
            </w:pPr>
          </w:p>
        </w:tc>
      </w:tr>
      <w:tr w:rsidR="006F6DA7" w14:paraId="3E70F79C" w14:textId="77777777" w:rsidTr="00547111">
        <w:tc>
          <w:tcPr>
            <w:tcW w:w="2694" w:type="dxa"/>
            <w:gridSpan w:val="2"/>
            <w:tcBorders>
              <w:top w:val="single" w:sz="4" w:space="0" w:color="auto"/>
              <w:left w:val="single" w:sz="4" w:space="0" w:color="auto"/>
            </w:tcBorders>
          </w:tcPr>
          <w:p w14:paraId="626AC70A" w14:textId="77777777" w:rsidR="006F6DA7" w:rsidRDefault="006F6DA7" w:rsidP="006F6D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A20DCE" w14:textId="6EE33F9E" w:rsidR="005F28CD" w:rsidRPr="004528CE" w:rsidRDefault="00BC2118" w:rsidP="005F28CD">
            <w:pPr>
              <w:pStyle w:val="CRCoverPage"/>
              <w:spacing w:after="0"/>
              <w:jc w:val="both"/>
            </w:pPr>
            <w:r>
              <w:rPr>
                <w:rFonts w:eastAsia="宋体"/>
                <w:lang w:eastAsia="zh-CN"/>
              </w:rPr>
              <w:t>It was agreed to support non-public network (NPN) for RAN in [RP-191563]</w:t>
            </w:r>
            <w:r w:rsidR="005F28CD">
              <w:rPr>
                <w:rFonts w:eastAsia="宋体"/>
                <w:lang w:eastAsia="zh-CN"/>
              </w:rPr>
              <w:t>,</w:t>
            </w:r>
            <w:r>
              <w:rPr>
                <w:rFonts w:eastAsia="宋体"/>
                <w:lang w:eastAsia="zh-CN"/>
              </w:rPr>
              <w:t xml:space="preserve"> </w:t>
            </w:r>
            <w:r w:rsidR="005F28CD">
              <w:rPr>
                <w:rFonts w:eastAsia="宋体"/>
                <w:lang w:eastAsia="zh-CN"/>
              </w:rPr>
              <w:t xml:space="preserve">which includes both the </w:t>
            </w:r>
            <w:r w:rsidR="005F28CD" w:rsidRPr="0083084A">
              <w:rPr>
                <w:rFonts w:eastAsia="宋体"/>
                <w:lang w:eastAsia="zh-CN"/>
              </w:rPr>
              <w:t>Stand-alone Non-Public Network (SNPN)</w:t>
            </w:r>
            <w:r w:rsidR="005F28CD">
              <w:rPr>
                <w:rFonts w:eastAsia="宋体"/>
                <w:lang w:eastAsia="zh-CN"/>
              </w:rPr>
              <w:t xml:space="preserve"> and </w:t>
            </w:r>
            <w:r w:rsidR="005F28CD" w:rsidRPr="0083084A">
              <w:rPr>
                <w:rFonts w:eastAsia="宋体"/>
                <w:lang w:eastAsia="zh-CN"/>
              </w:rPr>
              <w:t>Public network integrated NPN</w:t>
            </w:r>
            <w:r w:rsidR="005F28CD">
              <w:rPr>
                <w:rFonts w:eastAsia="宋体"/>
                <w:lang w:eastAsia="zh-CN"/>
              </w:rPr>
              <w:t xml:space="preserve">. </w:t>
            </w:r>
          </w:p>
          <w:p w14:paraId="7DF879D7" w14:textId="77777777" w:rsidR="005F28CD" w:rsidRDefault="005F28CD" w:rsidP="005F28CD">
            <w:pPr>
              <w:pStyle w:val="CRCoverPage"/>
              <w:spacing w:after="0"/>
              <w:jc w:val="both"/>
              <w:rPr>
                <w:rFonts w:eastAsia="宋体"/>
                <w:lang w:eastAsia="zh-CN"/>
              </w:rPr>
            </w:pPr>
          </w:p>
          <w:p w14:paraId="407030A0" w14:textId="093BAB2C" w:rsidR="000414F5" w:rsidRPr="004528CE" w:rsidRDefault="003439B1" w:rsidP="004528CE">
            <w:pPr>
              <w:pStyle w:val="CRCoverPage"/>
              <w:spacing w:after="0"/>
              <w:jc w:val="both"/>
              <w:rPr>
                <w:rFonts w:eastAsia="宋体"/>
                <w:lang w:eastAsia="zh-CN"/>
              </w:rPr>
            </w:pPr>
            <w:r>
              <w:rPr>
                <w:rFonts w:eastAsia="宋体"/>
                <w:lang w:eastAsia="zh-CN"/>
              </w:rPr>
              <w:t>The NPN</w:t>
            </w:r>
            <w:r w:rsidR="005F28CD">
              <w:rPr>
                <w:rFonts w:eastAsia="宋体"/>
                <w:lang w:eastAsia="zh-CN"/>
              </w:rPr>
              <w:t xml:space="preserve"> should be </w:t>
            </w:r>
            <w:r>
              <w:rPr>
                <w:rFonts w:eastAsia="宋体"/>
                <w:lang w:eastAsia="zh-CN"/>
              </w:rPr>
              <w:t>introduced</w:t>
            </w:r>
            <w:r w:rsidR="005F28CD">
              <w:rPr>
                <w:rFonts w:eastAsia="宋体"/>
                <w:lang w:eastAsia="zh-CN"/>
              </w:rPr>
              <w:t xml:space="preserve"> in </w:t>
            </w:r>
            <w:r w:rsidR="00574FF1">
              <w:rPr>
                <w:rFonts w:eastAsia="宋体"/>
                <w:lang w:eastAsia="zh-CN"/>
              </w:rPr>
              <w:t xml:space="preserve">the </w:t>
            </w:r>
            <w:r w:rsidR="005F28CD">
              <w:rPr>
                <w:rFonts w:eastAsia="宋体"/>
                <w:lang w:eastAsia="zh-CN"/>
              </w:rPr>
              <w:t>specification for</w:t>
            </w:r>
            <w:r>
              <w:rPr>
                <w:rFonts w:eastAsia="宋体"/>
                <w:lang w:eastAsia="zh-CN"/>
              </w:rPr>
              <w:t xml:space="preserve"> F1AP </w:t>
            </w:r>
            <w:proofErr w:type="spellStart"/>
            <w:r>
              <w:rPr>
                <w:rFonts w:eastAsia="宋体" w:hint="eastAsia"/>
                <w:lang w:eastAsia="zh-CN"/>
              </w:rPr>
              <w:t>signaling</w:t>
            </w:r>
            <w:proofErr w:type="spellEnd"/>
            <w:r w:rsidR="004528CE">
              <w:rPr>
                <w:rFonts w:eastAsia="宋体"/>
                <w:lang w:eastAsia="zh-CN"/>
              </w:rPr>
              <w:t>.</w:t>
            </w:r>
          </w:p>
          <w:p w14:paraId="324FE780" w14:textId="5797712D" w:rsidR="005F28CD" w:rsidRPr="006F6DA7" w:rsidRDefault="005F28CD" w:rsidP="004528CE">
            <w:pPr>
              <w:pStyle w:val="CRCoverPage"/>
              <w:spacing w:after="0"/>
              <w:jc w:val="both"/>
              <w:rPr>
                <w:i/>
                <w:noProof/>
                <w:sz w:val="12"/>
              </w:rPr>
            </w:pPr>
          </w:p>
        </w:tc>
      </w:tr>
      <w:tr w:rsidR="006F6DA7" w14:paraId="2D30CFDC" w14:textId="77777777" w:rsidTr="00547111">
        <w:tc>
          <w:tcPr>
            <w:tcW w:w="2694" w:type="dxa"/>
            <w:gridSpan w:val="2"/>
            <w:tcBorders>
              <w:left w:val="single" w:sz="4" w:space="0" w:color="auto"/>
            </w:tcBorders>
          </w:tcPr>
          <w:p w14:paraId="0ED7FAE9" w14:textId="77777777" w:rsidR="006F6DA7" w:rsidRDefault="006F6DA7" w:rsidP="006F6DA7">
            <w:pPr>
              <w:pStyle w:val="CRCoverPage"/>
              <w:spacing w:after="0"/>
              <w:rPr>
                <w:b/>
                <w:i/>
                <w:noProof/>
                <w:sz w:val="8"/>
                <w:szCs w:val="8"/>
              </w:rPr>
            </w:pPr>
          </w:p>
        </w:tc>
        <w:tc>
          <w:tcPr>
            <w:tcW w:w="6946" w:type="dxa"/>
            <w:gridSpan w:val="9"/>
            <w:tcBorders>
              <w:right w:val="single" w:sz="4" w:space="0" w:color="auto"/>
            </w:tcBorders>
          </w:tcPr>
          <w:p w14:paraId="0EC16AF4" w14:textId="77777777" w:rsidR="006F6DA7" w:rsidRDefault="00A053F1" w:rsidP="006F6DA7">
            <w:pPr>
              <w:pStyle w:val="CRCoverPage"/>
              <w:spacing w:after="0"/>
              <w:rPr>
                <w:noProof/>
                <w:sz w:val="8"/>
                <w:szCs w:val="8"/>
              </w:rPr>
            </w:pPr>
            <w:r>
              <w:rPr>
                <w:noProof/>
                <w:sz w:val="8"/>
                <w:szCs w:val="8"/>
              </w:rPr>
              <w:t xml:space="preserve"> </w:t>
            </w:r>
          </w:p>
        </w:tc>
      </w:tr>
      <w:tr w:rsidR="006F6DA7" w14:paraId="77399AEE" w14:textId="77777777" w:rsidTr="00547111">
        <w:tc>
          <w:tcPr>
            <w:tcW w:w="2694" w:type="dxa"/>
            <w:gridSpan w:val="2"/>
            <w:tcBorders>
              <w:left w:val="single" w:sz="4" w:space="0" w:color="auto"/>
            </w:tcBorders>
          </w:tcPr>
          <w:p w14:paraId="44A2EDC2" w14:textId="77777777" w:rsidR="006F6DA7" w:rsidRDefault="006F6DA7" w:rsidP="006F6D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E42667" w14:textId="43DF9B06" w:rsidR="004528CE" w:rsidRDefault="004528CE" w:rsidP="00B224AC">
            <w:pPr>
              <w:pStyle w:val="CRCoverPage"/>
              <w:spacing w:after="0"/>
              <w:rPr>
                <w:noProof/>
              </w:rPr>
            </w:pPr>
          </w:p>
          <w:p w14:paraId="25497D29" w14:textId="02B20CDE" w:rsidR="0090719D" w:rsidRDefault="00554478" w:rsidP="003A545B">
            <w:pPr>
              <w:pStyle w:val="CRCoverPage"/>
              <w:numPr>
                <w:ilvl w:val="0"/>
                <w:numId w:val="1"/>
              </w:numPr>
              <w:spacing w:after="0"/>
              <w:rPr>
                <w:noProof/>
              </w:rPr>
            </w:pPr>
            <w:r>
              <w:rPr>
                <w:rFonts w:hint="eastAsia"/>
                <w:noProof/>
                <w:lang w:eastAsia="zh-CN"/>
              </w:rPr>
              <w:t>T</w:t>
            </w:r>
            <w:r>
              <w:rPr>
                <w:noProof/>
                <w:lang w:eastAsia="zh-CN"/>
              </w:rPr>
              <w:t>BD</w:t>
            </w:r>
          </w:p>
          <w:p w14:paraId="0F53609E" w14:textId="75DE8A50" w:rsidR="0090719D" w:rsidRDefault="0090719D" w:rsidP="00F73B48">
            <w:pPr>
              <w:pStyle w:val="CRCoverPage"/>
              <w:spacing w:after="0"/>
              <w:ind w:left="460"/>
              <w:rPr>
                <w:noProof/>
              </w:rPr>
            </w:pPr>
          </w:p>
          <w:p w14:paraId="2D9639F1" w14:textId="2FD80787" w:rsidR="00254158" w:rsidRDefault="00254158" w:rsidP="00BA4ACF">
            <w:pPr>
              <w:pStyle w:val="CRCoverPage"/>
              <w:spacing w:after="0"/>
              <w:ind w:left="460"/>
              <w:rPr>
                <w:noProof/>
              </w:rPr>
            </w:pPr>
          </w:p>
        </w:tc>
      </w:tr>
      <w:tr w:rsidR="006F6DA7" w14:paraId="7EF59A40" w14:textId="77777777" w:rsidTr="00547111">
        <w:tc>
          <w:tcPr>
            <w:tcW w:w="2694" w:type="dxa"/>
            <w:gridSpan w:val="2"/>
            <w:tcBorders>
              <w:left w:val="single" w:sz="4" w:space="0" w:color="auto"/>
            </w:tcBorders>
          </w:tcPr>
          <w:p w14:paraId="77F98821" w14:textId="77777777" w:rsidR="006F6DA7" w:rsidRDefault="006F6DA7" w:rsidP="006F6DA7">
            <w:pPr>
              <w:pStyle w:val="CRCoverPage"/>
              <w:spacing w:after="0"/>
              <w:rPr>
                <w:b/>
                <w:i/>
                <w:noProof/>
                <w:sz w:val="8"/>
                <w:szCs w:val="8"/>
              </w:rPr>
            </w:pPr>
          </w:p>
        </w:tc>
        <w:tc>
          <w:tcPr>
            <w:tcW w:w="6946" w:type="dxa"/>
            <w:gridSpan w:val="9"/>
            <w:tcBorders>
              <w:right w:val="single" w:sz="4" w:space="0" w:color="auto"/>
            </w:tcBorders>
          </w:tcPr>
          <w:p w14:paraId="3AE85AF1" w14:textId="77777777" w:rsidR="006F6DA7" w:rsidRDefault="006F6DA7" w:rsidP="006F6DA7">
            <w:pPr>
              <w:pStyle w:val="CRCoverPage"/>
              <w:spacing w:after="0"/>
              <w:rPr>
                <w:noProof/>
                <w:sz w:val="8"/>
                <w:szCs w:val="8"/>
              </w:rPr>
            </w:pPr>
          </w:p>
        </w:tc>
      </w:tr>
      <w:tr w:rsidR="006F6DA7" w14:paraId="70846198" w14:textId="77777777" w:rsidTr="00547111">
        <w:tc>
          <w:tcPr>
            <w:tcW w:w="2694" w:type="dxa"/>
            <w:gridSpan w:val="2"/>
            <w:tcBorders>
              <w:left w:val="single" w:sz="4" w:space="0" w:color="auto"/>
              <w:bottom w:val="single" w:sz="4" w:space="0" w:color="auto"/>
            </w:tcBorders>
          </w:tcPr>
          <w:p w14:paraId="2F2B8D20" w14:textId="77777777" w:rsidR="006F6DA7" w:rsidRDefault="006F6DA7" w:rsidP="006F6D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D1D27A" w14:textId="77777777" w:rsidR="00C7123D" w:rsidRDefault="003177AB" w:rsidP="005321C1">
            <w:pPr>
              <w:pStyle w:val="CRCoverPage"/>
              <w:spacing w:after="0"/>
              <w:rPr>
                <w:noProof/>
              </w:rPr>
            </w:pPr>
            <w:r>
              <w:rPr>
                <w:noProof/>
              </w:rPr>
              <w:t>NPN is not supported in case of disaggregated gNB.</w:t>
            </w:r>
          </w:p>
        </w:tc>
      </w:tr>
      <w:tr w:rsidR="006F6DA7" w14:paraId="3E0913AF" w14:textId="77777777" w:rsidTr="00547111">
        <w:tc>
          <w:tcPr>
            <w:tcW w:w="2694" w:type="dxa"/>
            <w:gridSpan w:val="2"/>
          </w:tcPr>
          <w:p w14:paraId="21A0E4CE" w14:textId="77777777" w:rsidR="006F6DA7" w:rsidRDefault="006F6DA7" w:rsidP="006F6DA7">
            <w:pPr>
              <w:pStyle w:val="CRCoverPage"/>
              <w:spacing w:after="0"/>
              <w:rPr>
                <w:b/>
                <w:i/>
                <w:noProof/>
                <w:sz w:val="8"/>
                <w:szCs w:val="8"/>
              </w:rPr>
            </w:pPr>
          </w:p>
        </w:tc>
        <w:tc>
          <w:tcPr>
            <w:tcW w:w="6946" w:type="dxa"/>
            <w:gridSpan w:val="9"/>
          </w:tcPr>
          <w:p w14:paraId="34766B8F" w14:textId="77777777" w:rsidR="006F6DA7" w:rsidRDefault="006F6DA7" w:rsidP="006F6DA7">
            <w:pPr>
              <w:pStyle w:val="CRCoverPage"/>
              <w:spacing w:after="0"/>
              <w:rPr>
                <w:noProof/>
                <w:sz w:val="8"/>
                <w:szCs w:val="8"/>
              </w:rPr>
            </w:pPr>
          </w:p>
        </w:tc>
      </w:tr>
      <w:tr w:rsidR="006F6DA7" w14:paraId="5A22E9FD" w14:textId="77777777" w:rsidTr="00547111">
        <w:tc>
          <w:tcPr>
            <w:tcW w:w="2694" w:type="dxa"/>
            <w:gridSpan w:val="2"/>
            <w:tcBorders>
              <w:top w:val="single" w:sz="4" w:space="0" w:color="auto"/>
              <w:left w:val="single" w:sz="4" w:space="0" w:color="auto"/>
            </w:tcBorders>
          </w:tcPr>
          <w:p w14:paraId="7D44E608" w14:textId="77777777" w:rsidR="006F6DA7" w:rsidRDefault="006F6DA7" w:rsidP="006F6D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39A95B" w14:textId="41DA8F3C" w:rsidR="006F6DA7" w:rsidRDefault="003177AB" w:rsidP="001E63F2">
            <w:pPr>
              <w:pStyle w:val="CRCoverPage"/>
              <w:spacing w:after="0"/>
              <w:ind w:left="100"/>
              <w:rPr>
                <w:noProof/>
              </w:rPr>
            </w:pPr>
            <w:r>
              <w:rPr>
                <w:noProof/>
              </w:rPr>
              <w:t xml:space="preserve">3.1, </w:t>
            </w:r>
            <w:r w:rsidR="00714C98">
              <w:rPr>
                <w:noProof/>
              </w:rPr>
              <w:t>3.2</w:t>
            </w:r>
          </w:p>
        </w:tc>
      </w:tr>
      <w:tr w:rsidR="006F6DA7" w14:paraId="361B2AFE" w14:textId="77777777" w:rsidTr="00547111">
        <w:tc>
          <w:tcPr>
            <w:tcW w:w="2694" w:type="dxa"/>
            <w:gridSpan w:val="2"/>
            <w:tcBorders>
              <w:left w:val="single" w:sz="4" w:space="0" w:color="auto"/>
            </w:tcBorders>
          </w:tcPr>
          <w:p w14:paraId="08777843" w14:textId="77777777" w:rsidR="006F6DA7" w:rsidRDefault="006F6DA7" w:rsidP="006F6DA7">
            <w:pPr>
              <w:pStyle w:val="CRCoverPage"/>
              <w:spacing w:after="0"/>
              <w:rPr>
                <w:b/>
                <w:i/>
                <w:noProof/>
                <w:sz w:val="8"/>
                <w:szCs w:val="8"/>
              </w:rPr>
            </w:pPr>
          </w:p>
        </w:tc>
        <w:tc>
          <w:tcPr>
            <w:tcW w:w="6946" w:type="dxa"/>
            <w:gridSpan w:val="9"/>
            <w:tcBorders>
              <w:right w:val="single" w:sz="4" w:space="0" w:color="auto"/>
            </w:tcBorders>
          </w:tcPr>
          <w:p w14:paraId="6A4D64A6" w14:textId="77777777" w:rsidR="006F6DA7" w:rsidRDefault="006F6DA7" w:rsidP="006F6DA7">
            <w:pPr>
              <w:pStyle w:val="CRCoverPage"/>
              <w:spacing w:after="0"/>
              <w:rPr>
                <w:noProof/>
                <w:sz w:val="8"/>
                <w:szCs w:val="8"/>
              </w:rPr>
            </w:pPr>
          </w:p>
        </w:tc>
      </w:tr>
      <w:tr w:rsidR="006F6DA7" w14:paraId="5F637566" w14:textId="77777777" w:rsidTr="00547111">
        <w:tc>
          <w:tcPr>
            <w:tcW w:w="2694" w:type="dxa"/>
            <w:gridSpan w:val="2"/>
            <w:tcBorders>
              <w:left w:val="single" w:sz="4" w:space="0" w:color="auto"/>
            </w:tcBorders>
          </w:tcPr>
          <w:p w14:paraId="4B4D2153" w14:textId="77777777" w:rsidR="006F6DA7" w:rsidRDefault="006F6DA7" w:rsidP="006F6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0438D4" w14:textId="77777777" w:rsidR="006F6DA7" w:rsidRDefault="006F6DA7" w:rsidP="006F6D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050863" w14:textId="77777777" w:rsidR="006F6DA7" w:rsidRDefault="006F6DA7" w:rsidP="006F6DA7">
            <w:pPr>
              <w:pStyle w:val="CRCoverPage"/>
              <w:spacing w:after="0"/>
              <w:jc w:val="center"/>
              <w:rPr>
                <w:b/>
                <w:caps/>
                <w:noProof/>
              </w:rPr>
            </w:pPr>
            <w:r>
              <w:rPr>
                <w:b/>
                <w:caps/>
                <w:noProof/>
              </w:rPr>
              <w:t>N</w:t>
            </w:r>
          </w:p>
        </w:tc>
        <w:tc>
          <w:tcPr>
            <w:tcW w:w="2977" w:type="dxa"/>
            <w:gridSpan w:val="4"/>
          </w:tcPr>
          <w:p w14:paraId="761FA2F7" w14:textId="77777777" w:rsidR="006F6DA7" w:rsidRDefault="006F6DA7" w:rsidP="006F6DA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BBD83D" w14:textId="77777777" w:rsidR="006F6DA7" w:rsidRDefault="006F6DA7" w:rsidP="006F6DA7">
            <w:pPr>
              <w:pStyle w:val="CRCoverPage"/>
              <w:spacing w:after="0"/>
              <w:ind w:left="99"/>
              <w:rPr>
                <w:noProof/>
              </w:rPr>
            </w:pPr>
          </w:p>
        </w:tc>
      </w:tr>
      <w:tr w:rsidR="006F6DA7" w14:paraId="41C38D03" w14:textId="77777777" w:rsidTr="00547111">
        <w:tc>
          <w:tcPr>
            <w:tcW w:w="2694" w:type="dxa"/>
            <w:gridSpan w:val="2"/>
            <w:tcBorders>
              <w:left w:val="single" w:sz="4" w:space="0" w:color="auto"/>
            </w:tcBorders>
          </w:tcPr>
          <w:p w14:paraId="059BB0B6" w14:textId="77777777" w:rsidR="006F6DA7" w:rsidRDefault="006F6DA7" w:rsidP="006F6D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D6E3C0" w14:textId="77777777"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EC07FB" w14:textId="77777777" w:rsidR="006F6DA7" w:rsidRDefault="00CA3EDD" w:rsidP="006F6DA7">
            <w:pPr>
              <w:pStyle w:val="CRCoverPage"/>
              <w:spacing w:after="0"/>
              <w:jc w:val="center"/>
              <w:rPr>
                <w:b/>
                <w:caps/>
                <w:noProof/>
              </w:rPr>
            </w:pPr>
            <w:r>
              <w:rPr>
                <w:b/>
                <w:caps/>
                <w:noProof/>
              </w:rPr>
              <w:t>X</w:t>
            </w:r>
          </w:p>
        </w:tc>
        <w:tc>
          <w:tcPr>
            <w:tcW w:w="2977" w:type="dxa"/>
            <w:gridSpan w:val="4"/>
          </w:tcPr>
          <w:p w14:paraId="0FFAE9C0" w14:textId="77777777" w:rsidR="006F6DA7" w:rsidRDefault="006F6DA7" w:rsidP="006F6D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7E61BC1" w14:textId="033E6729" w:rsidR="006F6DA7" w:rsidRPr="008B4666" w:rsidRDefault="006F6DA7" w:rsidP="00A76A25">
            <w:pPr>
              <w:pStyle w:val="CRCoverPage"/>
              <w:spacing w:after="0"/>
              <w:ind w:left="99"/>
              <w:rPr>
                <w:noProof/>
              </w:rPr>
            </w:pPr>
          </w:p>
        </w:tc>
      </w:tr>
      <w:tr w:rsidR="006F6DA7" w14:paraId="5D1F43B3" w14:textId="77777777" w:rsidTr="00547111">
        <w:tc>
          <w:tcPr>
            <w:tcW w:w="2694" w:type="dxa"/>
            <w:gridSpan w:val="2"/>
            <w:tcBorders>
              <w:left w:val="single" w:sz="4" w:space="0" w:color="auto"/>
            </w:tcBorders>
          </w:tcPr>
          <w:p w14:paraId="06057406" w14:textId="77777777" w:rsidR="006F6DA7" w:rsidRDefault="006F6DA7" w:rsidP="006F6D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0CC0B" w14:textId="77777777"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E08EDF" w14:textId="77777777" w:rsidR="006F6DA7" w:rsidRDefault="00CA3EDD" w:rsidP="006F6DA7">
            <w:pPr>
              <w:pStyle w:val="CRCoverPage"/>
              <w:spacing w:after="0"/>
              <w:jc w:val="center"/>
              <w:rPr>
                <w:b/>
                <w:caps/>
                <w:noProof/>
              </w:rPr>
            </w:pPr>
            <w:r>
              <w:rPr>
                <w:b/>
                <w:caps/>
                <w:noProof/>
              </w:rPr>
              <w:t>X</w:t>
            </w:r>
          </w:p>
        </w:tc>
        <w:tc>
          <w:tcPr>
            <w:tcW w:w="2977" w:type="dxa"/>
            <w:gridSpan w:val="4"/>
          </w:tcPr>
          <w:p w14:paraId="3BD5E8CA" w14:textId="77777777" w:rsidR="006F6DA7" w:rsidRDefault="006F6DA7" w:rsidP="006F6D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5056D1" w14:textId="72CED140" w:rsidR="006F6DA7" w:rsidRDefault="006F6DA7" w:rsidP="006F6DA7">
            <w:pPr>
              <w:pStyle w:val="CRCoverPage"/>
              <w:spacing w:after="0"/>
              <w:ind w:left="99"/>
              <w:rPr>
                <w:noProof/>
              </w:rPr>
            </w:pPr>
          </w:p>
        </w:tc>
      </w:tr>
      <w:tr w:rsidR="006F6DA7" w14:paraId="2F7A4DEC" w14:textId="77777777" w:rsidTr="00547111">
        <w:tc>
          <w:tcPr>
            <w:tcW w:w="2694" w:type="dxa"/>
            <w:gridSpan w:val="2"/>
            <w:tcBorders>
              <w:left w:val="single" w:sz="4" w:space="0" w:color="auto"/>
            </w:tcBorders>
          </w:tcPr>
          <w:p w14:paraId="13751793" w14:textId="77777777" w:rsidR="006F6DA7" w:rsidRDefault="006F6DA7" w:rsidP="006F6D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E162B50" w14:textId="77777777"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88456D" w14:textId="77777777" w:rsidR="006F6DA7" w:rsidRDefault="00CA3EDD" w:rsidP="006F6DA7">
            <w:pPr>
              <w:pStyle w:val="CRCoverPage"/>
              <w:spacing w:after="0"/>
              <w:jc w:val="center"/>
              <w:rPr>
                <w:b/>
                <w:caps/>
                <w:noProof/>
              </w:rPr>
            </w:pPr>
            <w:r>
              <w:rPr>
                <w:b/>
                <w:caps/>
                <w:noProof/>
              </w:rPr>
              <w:t>X</w:t>
            </w:r>
          </w:p>
        </w:tc>
        <w:tc>
          <w:tcPr>
            <w:tcW w:w="2977" w:type="dxa"/>
            <w:gridSpan w:val="4"/>
          </w:tcPr>
          <w:p w14:paraId="1DDC2444" w14:textId="77777777" w:rsidR="006F6DA7" w:rsidRDefault="006F6DA7" w:rsidP="006F6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1680AFD" w14:textId="052EE333" w:rsidR="006F6DA7" w:rsidRDefault="006F6DA7" w:rsidP="006F6DA7">
            <w:pPr>
              <w:pStyle w:val="CRCoverPage"/>
              <w:spacing w:after="0"/>
              <w:ind w:left="99"/>
              <w:rPr>
                <w:noProof/>
              </w:rPr>
            </w:pPr>
          </w:p>
        </w:tc>
      </w:tr>
      <w:tr w:rsidR="006F6DA7" w14:paraId="278397E0" w14:textId="77777777" w:rsidTr="008863B9">
        <w:tc>
          <w:tcPr>
            <w:tcW w:w="2694" w:type="dxa"/>
            <w:gridSpan w:val="2"/>
            <w:tcBorders>
              <w:left w:val="single" w:sz="4" w:space="0" w:color="auto"/>
            </w:tcBorders>
          </w:tcPr>
          <w:p w14:paraId="020C318D" w14:textId="77777777" w:rsidR="006F6DA7" w:rsidRDefault="006F6DA7" w:rsidP="006F6DA7">
            <w:pPr>
              <w:pStyle w:val="CRCoverPage"/>
              <w:spacing w:after="0"/>
              <w:rPr>
                <w:b/>
                <w:i/>
                <w:noProof/>
              </w:rPr>
            </w:pPr>
          </w:p>
        </w:tc>
        <w:tc>
          <w:tcPr>
            <w:tcW w:w="6946" w:type="dxa"/>
            <w:gridSpan w:val="9"/>
            <w:tcBorders>
              <w:right w:val="single" w:sz="4" w:space="0" w:color="auto"/>
            </w:tcBorders>
          </w:tcPr>
          <w:p w14:paraId="28D5A765" w14:textId="77777777" w:rsidR="006F6DA7" w:rsidRDefault="006F6DA7" w:rsidP="006F6DA7">
            <w:pPr>
              <w:pStyle w:val="CRCoverPage"/>
              <w:spacing w:after="0"/>
              <w:rPr>
                <w:noProof/>
              </w:rPr>
            </w:pPr>
          </w:p>
        </w:tc>
      </w:tr>
      <w:tr w:rsidR="006F6DA7" w14:paraId="78DD4362" w14:textId="77777777" w:rsidTr="008863B9">
        <w:tc>
          <w:tcPr>
            <w:tcW w:w="2694" w:type="dxa"/>
            <w:gridSpan w:val="2"/>
            <w:tcBorders>
              <w:left w:val="single" w:sz="4" w:space="0" w:color="auto"/>
              <w:bottom w:val="single" w:sz="4" w:space="0" w:color="auto"/>
            </w:tcBorders>
          </w:tcPr>
          <w:p w14:paraId="7E66301B" w14:textId="77777777" w:rsidR="006F6DA7" w:rsidRDefault="006F6DA7" w:rsidP="006F6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5083CE" w14:textId="77777777" w:rsidR="006F6DA7" w:rsidRDefault="006F6DA7" w:rsidP="006F6DA7">
            <w:pPr>
              <w:pStyle w:val="CRCoverPage"/>
              <w:spacing w:after="0"/>
              <w:ind w:left="100"/>
              <w:rPr>
                <w:noProof/>
              </w:rPr>
            </w:pPr>
          </w:p>
        </w:tc>
      </w:tr>
      <w:tr w:rsidR="006F6DA7" w:rsidRPr="008863B9" w14:paraId="43785078" w14:textId="77777777" w:rsidTr="008863B9">
        <w:tc>
          <w:tcPr>
            <w:tcW w:w="2694" w:type="dxa"/>
            <w:gridSpan w:val="2"/>
            <w:tcBorders>
              <w:top w:val="single" w:sz="4" w:space="0" w:color="auto"/>
              <w:bottom w:val="single" w:sz="4" w:space="0" w:color="auto"/>
            </w:tcBorders>
          </w:tcPr>
          <w:p w14:paraId="5B6F06BA" w14:textId="77777777" w:rsidR="006F6DA7" w:rsidRPr="008863B9" w:rsidRDefault="006F6DA7" w:rsidP="006F6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61FEC9" w14:textId="77777777" w:rsidR="006F6DA7" w:rsidRPr="008863B9" w:rsidRDefault="006F6DA7" w:rsidP="006F6DA7">
            <w:pPr>
              <w:pStyle w:val="CRCoverPage"/>
              <w:spacing w:after="0"/>
              <w:ind w:left="100"/>
              <w:rPr>
                <w:noProof/>
                <w:sz w:val="8"/>
                <w:szCs w:val="8"/>
              </w:rPr>
            </w:pPr>
          </w:p>
        </w:tc>
      </w:tr>
      <w:tr w:rsidR="006F6DA7" w14:paraId="3F03F58C" w14:textId="77777777" w:rsidTr="008863B9">
        <w:tc>
          <w:tcPr>
            <w:tcW w:w="2694" w:type="dxa"/>
            <w:gridSpan w:val="2"/>
            <w:tcBorders>
              <w:top w:val="single" w:sz="4" w:space="0" w:color="auto"/>
              <w:left w:val="single" w:sz="4" w:space="0" w:color="auto"/>
              <w:bottom w:val="single" w:sz="4" w:space="0" w:color="auto"/>
            </w:tcBorders>
          </w:tcPr>
          <w:p w14:paraId="79B3D133" w14:textId="77777777" w:rsidR="006F6DA7" w:rsidRDefault="006F6DA7" w:rsidP="006F6D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1B3CB0" w14:textId="4FBC0D2A" w:rsidR="00B224AC" w:rsidRDefault="00B224AC" w:rsidP="006F6DA7">
            <w:pPr>
              <w:pStyle w:val="CRCoverPage"/>
              <w:spacing w:after="0"/>
              <w:ind w:left="100"/>
              <w:rPr>
                <w:noProof/>
                <w:lang w:eastAsia="zh-CN"/>
              </w:rPr>
            </w:pPr>
            <w:r>
              <w:rPr>
                <w:rFonts w:hint="eastAsia"/>
                <w:noProof/>
                <w:lang w:eastAsia="zh-CN"/>
              </w:rPr>
              <w:t>R</w:t>
            </w:r>
            <w:r>
              <w:rPr>
                <w:noProof/>
                <w:lang w:eastAsia="zh-CN"/>
              </w:rPr>
              <w:t xml:space="preserve">ev0: </w:t>
            </w:r>
            <w:r w:rsidR="00B263DC">
              <w:rPr>
                <w:noProof/>
                <w:lang w:eastAsia="zh-CN"/>
              </w:rPr>
              <w:t>S</w:t>
            </w:r>
            <w:r w:rsidR="00E116B5">
              <w:rPr>
                <w:noProof/>
                <w:lang w:eastAsia="zh-CN"/>
              </w:rPr>
              <w:t>ubmission</w:t>
            </w:r>
            <w:r>
              <w:rPr>
                <w:noProof/>
                <w:lang w:eastAsia="zh-CN"/>
              </w:rPr>
              <w:t xml:space="preserve"> as R3-197044</w:t>
            </w:r>
            <w:r w:rsidR="000A23A4">
              <w:rPr>
                <w:noProof/>
                <w:lang w:eastAsia="zh-CN"/>
              </w:rPr>
              <w:t>.</w:t>
            </w:r>
          </w:p>
          <w:p w14:paraId="3F55968A" w14:textId="77777777" w:rsidR="00B224AC" w:rsidRDefault="00B224AC" w:rsidP="006F6DA7">
            <w:pPr>
              <w:pStyle w:val="CRCoverPage"/>
              <w:spacing w:after="0"/>
              <w:ind w:left="100"/>
              <w:rPr>
                <w:rFonts w:hint="eastAsia"/>
                <w:noProof/>
                <w:lang w:eastAsia="zh-CN"/>
              </w:rPr>
            </w:pPr>
          </w:p>
          <w:p w14:paraId="026D87EB" w14:textId="12472DFD" w:rsidR="006F6DA7" w:rsidRDefault="00B224AC" w:rsidP="00B263DC">
            <w:pPr>
              <w:pStyle w:val="CRCoverPage"/>
              <w:spacing w:after="0"/>
              <w:ind w:left="100"/>
              <w:rPr>
                <w:noProof/>
              </w:rPr>
            </w:pPr>
            <w:r>
              <w:rPr>
                <w:noProof/>
              </w:rPr>
              <w:t xml:space="preserve">Rev1: </w:t>
            </w:r>
            <w:r w:rsidR="00B263DC">
              <w:rPr>
                <w:noProof/>
              </w:rPr>
              <w:t>C</w:t>
            </w:r>
            <w:r>
              <w:rPr>
                <w:noProof/>
              </w:rPr>
              <w:t>lean-up to include only section 3 changes</w:t>
            </w:r>
            <w:r w:rsidR="000A23A4">
              <w:rPr>
                <w:noProof/>
              </w:rPr>
              <w:t>.</w:t>
            </w:r>
          </w:p>
        </w:tc>
      </w:tr>
    </w:tbl>
    <w:p w14:paraId="15EFD807" w14:textId="77777777" w:rsidR="001E41F3" w:rsidRDefault="001E41F3">
      <w:pPr>
        <w:pStyle w:val="CRCoverPage"/>
        <w:spacing w:after="0"/>
        <w:rPr>
          <w:noProof/>
          <w:sz w:val="8"/>
          <w:szCs w:val="8"/>
        </w:rPr>
      </w:pPr>
    </w:p>
    <w:p w14:paraId="2D3F38B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FB0DAD" w14:textId="77777777" w:rsidR="009C48D8" w:rsidRDefault="00BD0BDB" w:rsidP="00BD0BDB">
      <w:pPr>
        <w:pStyle w:val="FirstChange"/>
      </w:pPr>
      <w:r w:rsidRPr="004572E7">
        <w:rPr>
          <w:highlight w:val="yellow"/>
        </w:rPr>
        <w:lastRenderedPageBreak/>
        <w:t xml:space="preserve">&lt;&lt;&lt;&lt;&lt;&lt;&lt;&lt;&lt;&lt;&lt;&lt;&lt;&lt;&lt;&lt;&lt;&lt;&lt;&lt; </w:t>
      </w:r>
      <w:r>
        <w:rPr>
          <w:rFonts w:eastAsia="宋体"/>
          <w:highlight w:val="yellow"/>
          <w:lang w:eastAsia="zh-CN"/>
        </w:rPr>
        <w:t>Changes</w:t>
      </w:r>
      <w:r>
        <w:rPr>
          <w:rFonts w:eastAsia="宋体" w:hint="eastAsia"/>
          <w:highlight w:val="yellow"/>
          <w:lang w:eastAsia="zh-CN"/>
        </w:rPr>
        <w:t xml:space="preserve"> Begin</w:t>
      </w:r>
      <w:r w:rsidRPr="004572E7">
        <w:rPr>
          <w:highlight w:val="yellow"/>
        </w:rPr>
        <w:t xml:space="preserve"> &gt;&gt;&gt;&gt;&gt;&gt;&gt;&gt;&gt;&gt;&gt;&gt;&gt;&gt;&gt;&gt;&gt;&gt;&gt;&gt;</w:t>
      </w:r>
    </w:p>
    <w:p w14:paraId="37485FD8" w14:textId="77777777" w:rsidR="003177AB" w:rsidRPr="00A423D1" w:rsidRDefault="003177AB" w:rsidP="003177AB">
      <w:pPr>
        <w:pStyle w:val="2"/>
      </w:pPr>
      <w:bookmarkStart w:id="2" w:name="_Toc14044284"/>
      <w:bookmarkStart w:id="3" w:name="_Toc14044285"/>
      <w:r w:rsidRPr="00A423D1">
        <w:t>3.1</w:t>
      </w:r>
      <w:r w:rsidRPr="00A423D1">
        <w:tab/>
        <w:t>Definitions</w:t>
      </w:r>
      <w:bookmarkEnd w:id="2"/>
    </w:p>
    <w:p w14:paraId="6E91AB92" w14:textId="77777777" w:rsidR="003177AB" w:rsidRPr="00A423D1" w:rsidRDefault="003177AB" w:rsidP="003177AB">
      <w:proofErr w:type="gramStart"/>
      <w:r w:rsidRPr="00A423D1">
        <w:rPr>
          <w:b/>
        </w:rPr>
        <w:t>elementary</w:t>
      </w:r>
      <w:proofErr w:type="gramEnd"/>
      <w:r w:rsidRPr="00A423D1">
        <w:rPr>
          <w:b/>
        </w:rPr>
        <w:t xml:space="preserve"> procedure: </w:t>
      </w:r>
      <w:r w:rsidRPr="00A423D1">
        <w:t xml:space="preserve">F1AP consists of Elementary Procedures (EPs). An Elementary Procedure is a unit of interaction between </w:t>
      </w:r>
      <w:proofErr w:type="spellStart"/>
      <w:r w:rsidRPr="00A423D1">
        <w:t>gNB</w:t>
      </w:r>
      <w:proofErr w:type="spellEnd"/>
      <w:r w:rsidRPr="00A423D1">
        <w:t xml:space="preserve">-CU and </w:t>
      </w:r>
      <w:proofErr w:type="spellStart"/>
      <w:r w:rsidRPr="00A423D1">
        <w:t>gNB</w:t>
      </w:r>
      <w:proofErr w:type="spellEnd"/>
      <w:r w:rsidRPr="00A423D1">
        <w:t>-DU. These Elementary Procedures are defined separately and are intended to be used to build up complete sequences in a flexible manner. If the independence between some EPs is restricted, it is described under the relevant EP description. Unless otherwise stated by the restrictions, the EPs may be invoked independently of each other as standalone procedures, which can be active in parallel. The usage of several F1AP EPs together is specified in stage 2 specifications (e.g., TS 38.470 [2]).</w:t>
      </w:r>
    </w:p>
    <w:p w14:paraId="656FF287" w14:textId="77777777" w:rsidR="003177AB" w:rsidRPr="00A423D1" w:rsidRDefault="003177AB" w:rsidP="003177AB">
      <w:r w:rsidRPr="00A423D1">
        <w:t>An EP consists of an initiating message and possibly a response message. Two kinds of EPs are used:</w:t>
      </w:r>
    </w:p>
    <w:p w14:paraId="12B813DD" w14:textId="77777777" w:rsidR="003177AB" w:rsidRPr="00A423D1" w:rsidRDefault="003177AB" w:rsidP="003177AB">
      <w:pPr>
        <w:pStyle w:val="B1"/>
      </w:pPr>
      <w:r w:rsidRPr="00A423D1">
        <w:t>-</w:t>
      </w:r>
      <w:r w:rsidRPr="00A423D1">
        <w:tab/>
      </w:r>
      <w:r w:rsidRPr="00A423D1">
        <w:rPr>
          <w:b/>
        </w:rPr>
        <w:t xml:space="preserve">Class 1: </w:t>
      </w:r>
      <w:r w:rsidRPr="00A423D1">
        <w:t>Elementary Procedures with response (success and/or failure).</w:t>
      </w:r>
    </w:p>
    <w:p w14:paraId="3ADED190" w14:textId="77777777" w:rsidR="003177AB" w:rsidRPr="00A423D1" w:rsidRDefault="003177AB" w:rsidP="003177AB">
      <w:pPr>
        <w:pStyle w:val="B1"/>
      </w:pPr>
      <w:r w:rsidRPr="00A423D1">
        <w:t>-</w:t>
      </w:r>
      <w:r w:rsidRPr="00A423D1">
        <w:tab/>
      </w:r>
      <w:r w:rsidRPr="00A423D1">
        <w:rPr>
          <w:b/>
        </w:rPr>
        <w:t xml:space="preserve">Class 2: </w:t>
      </w:r>
      <w:r w:rsidRPr="00A423D1">
        <w:t>Elementary Procedures without response.</w:t>
      </w:r>
    </w:p>
    <w:p w14:paraId="111A57B5" w14:textId="77777777" w:rsidR="003177AB" w:rsidRPr="00A423D1" w:rsidRDefault="003177AB" w:rsidP="003177AB">
      <w:r w:rsidRPr="00A423D1">
        <w:t>For Class 1 EPs, the types of responses can be as follows:</w:t>
      </w:r>
    </w:p>
    <w:p w14:paraId="3AA37ECA" w14:textId="77777777" w:rsidR="003177AB" w:rsidRPr="00A423D1" w:rsidRDefault="003177AB" w:rsidP="003177AB">
      <w:pPr>
        <w:pStyle w:val="B1"/>
      </w:pPr>
      <w:r w:rsidRPr="00A423D1">
        <w:t>Successful:</w:t>
      </w:r>
    </w:p>
    <w:p w14:paraId="2D43E287" w14:textId="77777777" w:rsidR="003177AB" w:rsidRPr="00A423D1" w:rsidRDefault="003177AB" w:rsidP="003177AB">
      <w:pPr>
        <w:pStyle w:val="B2"/>
      </w:pPr>
      <w:r w:rsidRPr="00A423D1">
        <w:t>-</w:t>
      </w:r>
      <w:r w:rsidRPr="00A423D1">
        <w:tab/>
        <w:t>A signalling message explicitly indicates that the elementary procedure successfully completed with the receipt of the response.</w:t>
      </w:r>
    </w:p>
    <w:p w14:paraId="20561209" w14:textId="77777777" w:rsidR="003177AB" w:rsidRPr="00A423D1" w:rsidRDefault="003177AB" w:rsidP="003177AB">
      <w:pPr>
        <w:pStyle w:val="B1"/>
      </w:pPr>
      <w:r w:rsidRPr="00A423D1">
        <w:t>Unsuccessful:</w:t>
      </w:r>
    </w:p>
    <w:p w14:paraId="20FEB791" w14:textId="77777777" w:rsidR="003177AB" w:rsidRPr="00A423D1" w:rsidRDefault="003177AB" w:rsidP="003177AB">
      <w:pPr>
        <w:pStyle w:val="B2"/>
      </w:pPr>
      <w:r w:rsidRPr="00A423D1">
        <w:t>-</w:t>
      </w:r>
      <w:r w:rsidRPr="00A423D1">
        <w:tab/>
        <w:t>A signalling message explicitly indicates that the EP failed.</w:t>
      </w:r>
    </w:p>
    <w:p w14:paraId="66D4F669" w14:textId="77777777" w:rsidR="003177AB" w:rsidRPr="00A423D1" w:rsidRDefault="003177AB" w:rsidP="003177AB">
      <w:pPr>
        <w:pStyle w:val="B2"/>
      </w:pPr>
      <w:r w:rsidRPr="00A423D1">
        <w:t>-</w:t>
      </w:r>
      <w:r w:rsidRPr="00A423D1">
        <w:tab/>
        <w:t>On time supervision expiry (i.e., absence of expected response).</w:t>
      </w:r>
    </w:p>
    <w:p w14:paraId="12FE17F4" w14:textId="77777777" w:rsidR="003177AB" w:rsidRPr="00A423D1" w:rsidRDefault="003177AB" w:rsidP="003177AB">
      <w:pPr>
        <w:pStyle w:val="B1"/>
      </w:pPr>
      <w:r w:rsidRPr="00A423D1">
        <w:t>Successful and Unsuccessful:</w:t>
      </w:r>
    </w:p>
    <w:p w14:paraId="38E99E25" w14:textId="77777777" w:rsidR="003177AB" w:rsidRPr="00A423D1" w:rsidRDefault="003177AB" w:rsidP="003177AB">
      <w:pPr>
        <w:pStyle w:val="B2"/>
      </w:pPr>
      <w:r w:rsidRPr="00A423D1">
        <w:t>-</w:t>
      </w:r>
      <w:r w:rsidRPr="00A423D1">
        <w:tab/>
        <w:t>One signalling message reports both successful and unsuccessful outcome for the different included requests. The response message used is the one defined for successful outcome.</w:t>
      </w:r>
    </w:p>
    <w:p w14:paraId="7564B540" w14:textId="77777777" w:rsidR="003177AB" w:rsidRPr="00A423D1" w:rsidRDefault="003177AB" w:rsidP="003177AB">
      <w:r w:rsidRPr="00A423D1">
        <w:t>Class 2 EPs are considered always successful.</w:t>
      </w:r>
    </w:p>
    <w:p w14:paraId="338A40DA" w14:textId="77777777" w:rsidR="003177AB" w:rsidRPr="00A423D1" w:rsidRDefault="003177AB" w:rsidP="003177AB">
      <w:r w:rsidRPr="00A423D1">
        <w:rPr>
          <w:b/>
          <w:bCs/>
        </w:rPr>
        <w:t>EN-DC operation:</w:t>
      </w:r>
      <w:r w:rsidRPr="00A423D1">
        <w:t xml:space="preserve"> Used in this specification when the F1AP is applied for </w:t>
      </w:r>
      <w:proofErr w:type="spellStart"/>
      <w:r w:rsidRPr="00A423D1">
        <w:t>gNB</w:t>
      </w:r>
      <w:proofErr w:type="spellEnd"/>
      <w:r w:rsidRPr="00A423D1">
        <w:t xml:space="preserve">-CU and </w:t>
      </w:r>
      <w:proofErr w:type="spellStart"/>
      <w:r w:rsidRPr="00A423D1">
        <w:t>gNB</w:t>
      </w:r>
      <w:proofErr w:type="spellEnd"/>
      <w:r w:rsidRPr="00A423D1">
        <w:t>-DU in E-UTRAN.</w:t>
      </w:r>
    </w:p>
    <w:p w14:paraId="59E6B48D" w14:textId="77777777" w:rsidR="003177AB" w:rsidRPr="00A423D1" w:rsidRDefault="003177AB" w:rsidP="003177AB">
      <w:pPr>
        <w:rPr>
          <w:bCs/>
        </w:rPr>
      </w:pPr>
      <w:proofErr w:type="spellStart"/>
      <w:proofErr w:type="gramStart"/>
      <w:r w:rsidRPr="00A423D1">
        <w:rPr>
          <w:b/>
          <w:bCs/>
        </w:rPr>
        <w:t>gNB</w:t>
      </w:r>
      <w:proofErr w:type="spellEnd"/>
      <w:proofErr w:type="gramEnd"/>
      <w:r w:rsidRPr="00A423D1">
        <w:rPr>
          <w:b/>
          <w:bCs/>
        </w:rPr>
        <w:t>:</w:t>
      </w:r>
      <w:r w:rsidRPr="00A423D1">
        <w:rPr>
          <w:bCs/>
        </w:rPr>
        <w:t xml:space="preserve"> as defined in TS 38.300 [6].</w:t>
      </w:r>
    </w:p>
    <w:p w14:paraId="02A95866" w14:textId="77777777" w:rsidR="003177AB" w:rsidRPr="00A423D1" w:rsidRDefault="003177AB" w:rsidP="003177AB">
      <w:pPr>
        <w:rPr>
          <w:bCs/>
        </w:rPr>
      </w:pPr>
      <w:proofErr w:type="spellStart"/>
      <w:proofErr w:type="gramStart"/>
      <w:r w:rsidRPr="00A423D1">
        <w:rPr>
          <w:b/>
          <w:bCs/>
        </w:rPr>
        <w:t>gNB</w:t>
      </w:r>
      <w:proofErr w:type="spellEnd"/>
      <w:r w:rsidRPr="00A423D1">
        <w:rPr>
          <w:b/>
          <w:bCs/>
        </w:rPr>
        <w:t>-CU</w:t>
      </w:r>
      <w:proofErr w:type="gramEnd"/>
      <w:r w:rsidRPr="00A423D1">
        <w:rPr>
          <w:b/>
          <w:bCs/>
        </w:rPr>
        <w:t>:</w:t>
      </w:r>
      <w:r w:rsidRPr="00A423D1">
        <w:rPr>
          <w:bCs/>
        </w:rPr>
        <w:t xml:space="preserve"> as defined in TS 38.401 [4].</w:t>
      </w:r>
    </w:p>
    <w:p w14:paraId="35B0E5FF" w14:textId="77777777" w:rsidR="003177AB" w:rsidRPr="00A423D1" w:rsidRDefault="003177AB" w:rsidP="003177AB">
      <w:proofErr w:type="spellStart"/>
      <w:proofErr w:type="gramStart"/>
      <w:r w:rsidRPr="00A423D1">
        <w:rPr>
          <w:rFonts w:eastAsia="Batang"/>
          <w:b/>
          <w:bCs/>
        </w:rPr>
        <w:t>gNB</w:t>
      </w:r>
      <w:proofErr w:type="spellEnd"/>
      <w:r w:rsidRPr="00A423D1">
        <w:rPr>
          <w:rFonts w:eastAsia="Batang"/>
          <w:b/>
          <w:bCs/>
        </w:rPr>
        <w:t>-CU</w:t>
      </w:r>
      <w:proofErr w:type="gramEnd"/>
      <w:r w:rsidRPr="00A423D1">
        <w:rPr>
          <w:b/>
          <w:bCs/>
        </w:rPr>
        <w:t xml:space="preserve"> UE F1AP ID:</w:t>
      </w:r>
      <w:r w:rsidRPr="00A423D1">
        <w:t xml:space="preserve"> as defined in TS 38.401 [4].</w:t>
      </w:r>
    </w:p>
    <w:p w14:paraId="5E74302B" w14:textId="77777777" w:rsidR="003177AB" w:rsidRPr="00A423D1" w:rsidRDefault="003177AB" w:rsidP="003177AB">
      <w:pPr>
        <w:rPr>
          <w:bCs/>
        </w:rPr>
      </w:pPr>
      <w:proofErr w:type="spellStart"/>
      <w:proofErr w:type="gramStart"/>
      <w:r w:rsidRPr="00A423D1">
        <w:rPr>
          <w:b/>
          <w:bCs/>
        </w:rPr>
        <w:t>gNB</w:t>
      </w:r>
      <w:proofErr w:type="spellEnd"/>
      <w:r w:rsidRPr="00A423D1">
        <w:rPr>
          <w:b/>
          <w:bCs/>
        </w:rPr>
        <w:t>-DU</w:t>
      </w:r>
      <w:proofErr w:type="gramEnd"/>
      <w:r w:rsidRPr="00A423D1">
        <w:rPr>
          <w:b/>
          <w:bCs/>
        </w:rPr>
        <w:t>:</w:t>
      </w:r>
      <w:r w:rsidRPr="00A423D1">
        <w:rPr>
          <w:bCs/>
        </w:rPr>
        <w:t xml:space="preserve"> as defined in TS 38.401 [4].</w:t>
      </w:r>
    </w:p>
    <w:p w14:paraId="2A68CBDF" w14:textId="77777777" w:rsidR="003177AB" w:rsidRPr="00A423D1" w:rsidRDefault="003177AB" w:rsidP="003177AB">
      <w:proofErr w:type="spellStart"/>
      <w:proofErr w:type="gramStart"/>
      <w:r w:rsidRPr="00A423D1">
        <w:rPr>
          <w:b/>
        </w:rPr>
        <w:t>gNB</w:t>
      </w:r>
      <w:proofErr w:type="spellEnd"/>
      <w:r w:rsidRPr="00A423D1">
        <w:rPr>
          <w:b/>
        </w:rPr>
        <w:t>-DU</w:t>
      </w:r>
      <w:proofErr w:type="gramEnd"/>
      <w:r w:rsidRPr="00A423D1">
        <w:rPr>
          <w:b/>
        </w:rPr>
        <w:t xml:space="preserve"> UE F1AP ID:</w:t>
      </w:r>
      <w:r w:rsidRPr="00A423D1">
        <w:t xml:space="preserve"> as defined in TS 38.401 [4].</w:t>
      </w:r>
    </w:p>
    <w:p w14:paraId="1161F338" w14:textId="77777777" w:rsidR="003177AB" w:rsidRDefault="003177AB" w:rsidP="003177AB">
      <w:pPr>
        <w:rPr>
          <w:ins w:id="4" w:author="Huawei" w:date="2019-11-20T21:39:00Z"/>
          <w:bCs/>
        </w:rPr>
      </w:pPr>
      <w:proofErr w:type="gramStart"/>
      <w:r w:rsidRPr="00A423D1">
        <w:rPr>
          <w:b/>
          <w:bCs/>
        </w:rPr>
        <w:t>en-</w:t>
      </w:r>
      <w:proofErr w:type="spellStart"/>
      <w:r w:rsidRPr="00A423D1">
        <w:rPr>
          <w:b/>
          <w:bCs/>
        </w:rPr>
        <w:t>gNB</w:t>
      </w:r>
      <w:proofErr w:type="spellEnd"/>
      <w:proofErr w:type="gramEnd"/>
      <w:r w:rsidRPr="00A423D1">
        <w:rPr>
          <w:b/>
          <w:bCs/>
        </w:rPr>
        <w:t>:</w:t>
      </w:r>
      <w:r w:rsidRPr="00A423D1">
        <w:rPr>
          <w:bCs/>
        </w:rPr>
        <w:t xml:space="preserve"> as defined in TS 37.340 [7].</w:t>
      </w:r>
    </w:p>
    <w:p w14:paraId="2CDC3D6A" w14:textId="77777777" w:rsidR="003E19CB" w:rsidRDefault="003E19CB" w:rsidP="003E19CB">
      <w:pPr>
        <w:rPr>
          <w:ins w:id="5" w:author="Huawei" w:date="2019-11-20T21:39:00Z"/>
        </w:rPr>
      </w:pPr>
      <w:ins w:id="6" w:author="Huawei" w:date="2019-11-20T21:39:00Z">
        <w:r w:rsidRPr="00EE5495">
          <w:rPr>
            <w:b/>
          </w:rPr>
          <w:t>Public network integrated NPN:</w:t>
        </w:r>
        <w:r>
          <w:t xml:space="preserve"> </w:t>
        </w:r>
        <w:r w:rsidRPr="00FE76CD">
          <w:t xml:space="preserve">as defined in TS </w:t>
        </w:r>
        <w:r>
          <w:t>23</w:t>
        </w:r>
        <w:r w:rsidRPr="00FE76CD">
          <w:t>.</w:t>
        </w:r>
        <w:r>
          <w:t>5</w:t>
        </w:r>
        <w:r w:rsidRPr="00FE76CD">
          <w:t>01 [2</w:t>
        </w:r>
        <w:r>
          <w:t>1</w:t>
        </w:r>
        <w:r w:rsidRPr="00FE76CD">
          <w:t>].</w:t>
        </w:r>
      </w:ins>
    </w:p>
    <w:p w14:paraId="2B6716A3" w14:textId="0925EA06" w:rsidR="003E19CB" w:rsidRPr="003E19CB" w:rsidRDefault="003E19CB" w:rsidP="003177AB">
      <w:ins w:id="7" w:author="Huawei" w:date="2019-11-20T21:39:00Z">
        <w:r w:rsidRPr="00EE5495">
          <w:rPr>
            <w:b/>
          </w:rPr>
          <w:t>Stand-alone Non-Public Network</w:t>
        </w:r>
        <w:r w:rsidRPr="00CF4E2B">
          <w:t>:</w:t>
        </w:r>
        <w:r>
          <w:t xml:space="preserve"> </w:t>
        </w:r>
        <w:r w:rsidRPr="00FE76CD">
          <w:t xml:space="preserve">as defined in TS </w:t>
        </w:r>
        <w:r>
          <w:t>23</w:t>
        </w:r>
        <w:r w:rsidRPr="00FE76CD">
          <w:t>.</w:t>
        </w:r>
        <w:r>
          <w:t>5</w:t>
        </w:r>
        <w:r w:rsidRPr="00FE76CD">
          <w:t>01 [2</w:t>
        </w:r>
        <w:r>
          <w:t>1</w:t>
        </w:r>
        <w:r w:rsidRPr="00FE76CD">
          <w:t>].</w:t>
        </w:r>
      </w:ins>
    </w:p>
    <w:p w14:paraId="75BC7093" w14:textId="77777777" w:rsidR="003177AB" w:rsidRPr="00A423D1" w:rsidRDefault="003177AB" w:rsidP="003177AB">
      <w:r w:rsidRPr="00A423D1">
        <w:rPr>
          <w:b/>
          <w:bCs/>
        </w:rPr>
        <w:t>UE-associated signalling:</w:t>
      </w:r>
      <w:r w:rsidRPr="00A423D1">
        <w:t xml:space="preserve"> When F1AP messages associated to one UE uses the UE-associated logical F1-connection for association of the message to the UE in </w:t>
      </w:r>
      <w:proofErr w:type="spellStart"/>
      <w:r w:rsidRPr="00A423D1">
        <w:t>gNB</w:t>
      </w:r>
      <w:proofErr w:type="spellEnd"/>
      <w:r w:rsidRPr="00A423D1">
        <w:t xml:space="preserve">-DU and </w:t>
      </w:r>
      <w:proofErr w:type="spellStart"/>
      <w:r w:rsidRPr="00A423D1">
        <w:t>gNB</w:t>
      </w:r>
      <w:proofErr w:type="spellEnd"/>
      <w:r w:rsidRPr="00A423D1">
        <w:t>-CU.</w:t>
      </w:r>
    </w:p>
    <w:p w14:paraId="5937B14F" w14:textId="77777777" w:rsidR="003177AB" w:rsidRPr="00A423D1" w:rsidRDefault="003177AB" w:rsidP="003177AB">
      <w:pPr>
        <w:rPr>
          <w:bCs/>
        </w:rPr>
      </w:pPr>
      <w:r w:rsidRPr="00A423D1">
        <w:rPr>
          <w:b/>
          <w:bCs/>
        </w:rPr>
        <w:t>UE-associated logical F1-connection</w:t>
      </w:r>
      <w:r w:rsidRPr="00A423D1">
        <w:rPr>
          <w:b/>
        </w:rPr>
        <w:t xml:space="preserve">: </w:t>
      </w:r>
      <w:r w:rsidRPr="00A423D1">
        <w:rPr>
          <w:bCs/>
        </w:rPr>
        <w:t xml:space="preserve">The UE-associated logical F1-connection uses the identities </w:t>
      </w:r>
      <w:r w:rsidRPr="00A423D1">
        <w:rPr>
          <w:rFonts w:eastAsia="Batang"/>
          <w:bCs/>
          <w:i/>
        </w:rPr>
        <w:t>GNB-CU</w:t>
      </w:r>
      <w:r w:rsidRPr="00A423D1">
        <w:rPr>
          <w:bCs/>
          <w:i/>
        </w:rPr>
        <w:t xml:space="preserve"> UE F1AP ID</w:t>
      </w:r>
      <w:r w:rsidRPr="00A423D1">
        <w:rPr>
          <w:bCs/>
        </w:rPr>
        <w:t xml:space="preserve"> and </w:t>
      </w:r>
      <w:r w:rsidRPr="00A423D1">
        <w:rPr>
          <w:bCs/>
          <w:i/>
        </w:rPr>
        <w:t xml:space="preserve">GNB-DU UE F1AP ID </w:t>
      </w:r>
      <w:r w:rsidRPr="00A423D1">
        <w:rPr>
          <w:bCs/>
        </w:rPr>
        <w:t>according to the definition in TS 38.401 [4]. For a received UE associated F1AP message the</w:t>
      </w:r>
      <w:r w:rsidRPr="00A423D1">
        <w:rPr>
          <w:i/>
          <w:iCs/>
        </w:rPr>
        <w:t xml:space="preserve"> </w:t>
      </w:r>
      <w:proofErr w:type="spellStart"/>
      <w:r w:rsidRPr="00A423D1">
        <w:t>gNB</w:t>
      </w:r>
      <w:proofErr w:type="spellEnd"/>
      <w:r w:rsidRPr="00A423D1">
        <w:t xml:space="preserve">-CU identifies </w:t>
      </w:r>
      <w:r w:rsidRPr="00A423D1">
        <w:rPr>
          <w:bCs/>
        </w:rPr>
        <w:t>the</w:t>
      </w:r>
      <w:r w:rsidRPr="00A423D1">
        <w:t xml:space="preserve"> associated UE based on the </w:t>
      </w:r>
      <w:r w:rsidRPr="00A423D1">
        <w:rPr>
          <w:rFonts w:eastAsia="Batang"/>
          <w:bCs/>
          <w:i/>
        </w:rPr>
        <w:t>GNB-CU</w:t>
      </w:r>
      <w:r w:rsidRPr="00A423D1">
        <w:rPr>
          <w:bCs/>
          <w:i/>
        </w:rPr>
        <w:t xml:space="preserve"> UE F1AP ID</w:t>
      </w:r>
      <w:r w:rsidRPr="00A423D1">
        <w:rPr>
          <w:i/>
          <w:iCs/>
        </w:rPr>
        <w:t xml:space="preserve"> </w:t>
      </w:r>
      <w:r w:rsidRPr="00A423D1">
        <w:t xml:space="preserve">IE and the </w:t>
      </w:r>
      <w:proofErr w:type="spellStart"/>
      <w:r w:rsidRPr="00A423D1">
        <w:t>gNB</w:t>
      </w:r>
      <w:proofErr w:type="spellEnd"/>
      <w:r w:rsidRPr="00A423D1">
        <w:t xml:space="preserve">-DU identifies the associated UE based on the </w:t>
      </w:r>
      <w:r w:rsidRPr="00A423D1">
        <w:rPr>
          <w:bCs/>
          <w:i/>
        </w:rPr>
        <w:t xml:space="preserve">GNB-DU UE F1AP ID </w:t>
      </w:r>
      <w:r w:rsidRPr="00A423D1">
        <w:rPr>
          <w:bCs/>
        </w:rPr>
        <w:t>IE</w:t>
      </w:r>
      <w:r w:rsidRPr="00A423D1">
        <w:rPr>
          <w:i/>
          <w:iCs/>
        </w:rPr>
        <w:t xml:space="preserve">. </w:t>
      </w:r>
      <w:r w:rsidRPr="00A423D1">
        <w:rPr>
          <w:bCs/>
        </w:rPr>
        <w:t xml:space="preserve">The UE-associated logical F1-connection may exist before the F1 UE context is setup in </w:t>
      </w:r>
      <w:proofErr w:type="spellStart"/>
      <w:r w:rsidRPr="00A423D1">
        <w:rPr>
          <w:bCs/>
        </w:rPr>
        <w:t>gNB</w:t>
      </w:r>
      <w:proofErr w:type="spellEnd"/>
      <w:r w:rsidRPr="00A423D1">
        <w:rPr>
          <w:bCs/>
        </w:rPr>
        <w:t>-DU.</w:t>
      </w:r>
    </w:p>
    <w:p w14:paraId="0DB2027D" w14:textId="77777777" w:rsidR="004413DC" w:rsidRPr="00A423D1" w:rsidRDefault="004413DC" w:rsidP="004413DC">
      <w:pPr>
        <w:pStyle w:val="2"/>
      </w:pPr>
      <w:r w:rsidRPr="00A423D1">
        <w:lastRenderedPageBreak/>
        <w:t>3.2</w:t>
      </w:r>
      <w:r w:rsidRPr="00A423D1">
        <w:tab/>
        <w:t>Abbreviations</w:t>
      </w:r>
      <w:bookmarkEnd w:id="3"/>
    </w:p>
    <w:p w14:paraId="01163674" w14:textId="77777777" w:rsidR="004413DC" w:rsidRPr="00A423D1" w:rsidRDefault="004413DC" w:rsidP="004413DC">
      <w:pPr>
        <w:keepNext/>
      </w:pPr>
      <w:r w:rsidRPr="00A423D1">
        <w:t xml:space="preserve">For the purposes of the present document, the abbreviations given in TR 21.905 [1] and the following apply. </w:t>
      </w:r>
      <w:r w:rsidRPr="00A423D1">
        <w:br/>
        <w:t>An abbreviation defined in the present document takes precedence over the definition of the same abbreviation, if any, in TR 21.905 [1].</w:t>
      </w:r>
    </w:p>
    <w:p w14:paraId="4C33A6BA" w14:textId="77777777" w:rsidR="004413DC" w:rsidRPr="00A423D1" w:rsidRDefault="004413DC" w:rsidP="004413DC">
      <w:pPr>
        <w:pStyle w:val="EW"/>
      </w:pPr>
      <w:r w:rsidRPr="00A423D1">
        <w:t>5GC</w:t>
      </w:r>
      <w:r w:rsidRPr="00A423D1">
        <w:tab/>
        <w:t>5G Core Network</w:t>
      </w:r>
    </w:p>
    <w:p w14:paraId="74901C50" w14:textId="77777777" w:rsidR="004413DC" w:rsidRPr="00A423D1" w:rsidRDefault="004413DC" w:rsidP="004413DC">
      <w:pPr>
        <w:pStyle w:val="EW"/>
      </w:pPr>
      <w:r w:rsidRPr="00A423D1">
        <w:t>5QI</w:t>
      </w:r>
      <w:r w:rsidRPr="00A423D1">
        <w:tab/>
        <w:t xml:space="preserve">5G </w:t>
      </w:r>
      <w:proofErr w:type="spellStart"/>
      <w:r w:rsidRPr="00A423D1">
        <w:t>QoS</w:t>
      </w:r>
      <w:proofErr w:type="spellEnd"/>
      <w:r w:rsidRPr="00A423D1">
        <w:t xml:space="preserve"> Identifier</w:t>
      </w:r>
    </w:p>
    <w:p w14:paraId="579B2033" w14:textId="77777777" w:rsidR="004413DC" w:rsidRDefault="004413DC" w:rsidP="004413DC">
      <w:pPr>
        <w:pStyle w:val="EW"/>
        <w:rPr>
          <w:ins w:id="8" w:author="Huawei" w:date="2019-11-20T21:40:00Z"/>
        </w:rPr>
      </w:pPr>
      <w:r w:rsidRPr="00A423D1">
        <w:t>AMF</w:t>
      </w:r>
      <w:r w:rsidRPr="00A423D1">
        <w:tab/>
        <w:t>Access and Mobility Management Function</w:t>
      </w:r>
    </w:p>
    <w:p w14:paraId="2AA0D2B2" w14:textId="356A10A9" w:rsidR="00313C61" w:rsidRPr="00313C61" w:rsidRDefault="00313C61" w:rsidP="00313C61">
      <w:pPr>
        <w:pStyle w:val="EW"/>
      </w:pPr>
      <w:ins w:id="9" w:author="Huawei" w:date="2019-11-20T21:40:00Z">
        <w:r>
          <w:t>CAG                    Closed Access Group</w:t>
        </w:r>
      </w:ins>
    </w:p>
    <w:p w14:paraId="752F172C" w14:textId="77777777" w:rsidR="004413DC" w:rsidRPr="00A423D1" w:rsidRDefault="004413DC" w:rsidP="004413DC">
      <w:pPr>
        <w:pStyle w:val="EW"/>
      </w:pPr>
      <w:r w:rsidRPr="00A423D1">
        <w:t>CN</w:t>
      </w:r>
      <w:r w:rsidRPr="00A423D1">
        <w:tab/>
        <w:t>Core Network</w:t>
      </w:r>
    </w:p>
    <w:p w14:paraId="2A98DA3D" w14:textId="77777777" w:rsidR="004413DC" w:rsidRPr="00A423D1" w:rsidRDefault="004413DC" w:rsidP="004413DC">
      <w:pPr>
        <w:pStyle w:val="EW"/>
      </w:pPr>
      <w:r w:rsidRPr="00A423D1">
        <w:t>CG</w:t>
      </w:r>
      <w:r w:rsidRPr="00A423D1">
        <w:tab/>
        <w:t>Cell Group</w:t>
      </w:r>
    </w:p>
    <w:p w14:paraId="44F91553" w14:textId="77777777" w:rsidR="004413DC" w:rsidRPr="00A423D1" w:rsidRDefault="004413DC" w:rsidP="004413DC">
      <w:pPr>
        <w:pStyle w:val="EW"/>
      </w:pPr>
      <w:r w:rsidRPr="00A423D1">
        <w:t>CGI</w:t>
      </w:r>
      <w:r w:rsidRPr="00A423D1">
        <w:tab/>
        <w:t>Cell Global Identifier</w:t>
      </w:r>
    </w:p>
    <w:p w14:paraId="22B3EFB7" w14:textId="77777777" w:rsidR="004413DC" w:rsidRPr="00A423D1" w:rsidRDefault="004413DC" w:rsidP="004413DC">
      <w:pPr>
        <w:pStyle w:val="EW"/>
      </w:pPr>
      <w:r w:rsidRPr="00A423D1">
        <w:t>CP</w:t>
      </w:r>
      <w:r w:rsidRPr="00A423D1">
        <w:tab/>
        <w:t>Control Plane</w:t>
      </w:r>
    </w:p>
    <w:p w14:paraId="6BFFFBCC" w14:textId="77777777" w:rsidR="004413DC" w:rsidRPr="00A423D1" w:rsidRDefault="004413DC" w:rsidP="004413DC">
      <w:pPr>
        <w:pStyle w:val="EW"/>
      </w:pPr>
      <w:r w:rsidRPr="00A423D1">
        <w:t>DL</w:t>
      </w:r>
      <w:r w:rsidRPr="00A423D1">
        <w:tab/>
        <w:t>Downlink</w:t>
      </w:r>
    </w:p>
    <w:p w14:paraId="566BA36A" w14:textId="77777777" w:rsidR="004413DC" w:rsidRPr="00A423D1" w:rsidRDefault="004413DC" w:rsidP="004413DC">
      <w:pPr>
        <w:pStyle w:val="EW"/>
      </w:pPr>
      <w:r w:rsidRPr="00A423D1">
        <w:t>EN-DC</w:t>
      </w:r>
      <w:r w:rsidRPr="00A423D1">
        <w:tab/>
        <w:t>E-UTRA-NR Dual Connectivity</w:t>
      </w:r>
    </w:p>
    <w:p w14:paraId="7A68FF55" w14:textId="77777777" w:rsidR="004413DC" w:rsidRPr="00A423D1" w:rsidRDefault="004413DC" w:rsidP="004413DC">
      <w:pPr>
        <w:pStyle w:val="EW"/>
      </w:pPr>
      <w:r w:rsidRPr="00A423D1">
        <w:t>EPC</w:t>
      </w:r>
      <w:r w:rsidRPr="00A423D1">
        <w:tab/>
        <w:t>Evolved Packet Core</w:t>
      </w:r>
    </w:p>
    <w:p w14:paraId="29185A50" w14:textId="77777777" w:rsidR="004413DC" w:rsidRPr="00A423D1" w:rsidRDefault="004413DC" w:rsidP="004413DC">
      <w:pPr>
        <w:pStyle w:val="EW"/>
      </w:pPr>
      <w:r w:rsidRPr="00A423D1">
        <w:t xml:space="preserve">IMEISV </w:t>
      </w:r>
      <w:r w:rsidRPr="00A423D1">
        <w:tab/>
        <w:t xml:space="preserve">International Mobile station Equipment Identity and Software Version number </w:t>
      </w:r>
    </w:p>
    <w:p w14:paraId="57258165" w14:textId="54E1DBED" w:rsidR="0086020B" w:rsidRDefault="0086020B" w:rsidP="004413DC">
      <w:pPr>
        <w:pStyle w:val="EW"/>
        <w:rPr>
          <w:ins w:id="10" w:author="Huawei" w:date="2019-11-20T21:41:00Z"/>
        </w:rPr>
      </w:pPr>
      <w:ins w:id="11" w:author="Huawei" w:date="2019-11-20T21:41:00Z">
        <w:r>
          <w:t>NID</w:t>
        </w:r>
        <w:r>
          <w:tab/>
          <w:t>Network identifier</w:t>
        </w:r>
      </w:ins>
    </w:p>
    <w:p w14:paraId="528B26C3" w14:textId="3F5ADE6E" w:rsidR="002A5459" w:rsidRDefault="002A5459" w:rsidP="004413DC">
      <w:pPr>
        <w:pStyle w:val="EW"/>
        <w:rPr>
          <w:ins w:id="12" w:author="Huawei" w:date="2019-11-20T21:41:00Z"/>
        </w:rPr>
      </w:pPr>
      <w:ins w:id="13" w:author="Huawei" w:date="2019-11-20T21:41:00Z">
        <w:r>
          <w:t>NPN</w:t>
        </w:r>
        <w:r>
          <w:tab/>
          <w:t>Non-Public Network</w:t>
        </w:r>
      </w:ins>
    </w:p>
    <w:p w14:paraId="264D8169" w14:textId="77777777" w:rsidR="004413DC" w:rsidRPr="00A423D1" w:rsidRDefault="004413DC" w:rsidP="004413DC">
      <w:pPr>
        <w:pStyle w:val="EW"/>
      </w:pPr>
      <w:r w:rsidRPr="00A423D1">
        <w:t>NSSAI</w:t>
      </w:r>
      <w:r w:rsidRPr="00A423D1">
        <w:tab/>
        <w:t>Network Slice Selection Assistance Information</w:t>
      </w:r>
    </w:p>
    <w:p w14:paraId="03C055CB" w14:textId="04A7EF84" w:rsidR="00F45FD1" w:rsidRDefault="00F45FD1" w:rsidP="004413DC">
      <w:pPr>
        <w:pStyle w:val="EW"/>
        <w:rPr>
          <w:ins w:id="14" w:author="Huawei" w:date="2019-11-20T21:41:00Z"/>
        </w:rPr>
      </w:pPr>
      <w:ins w:id="15" w:author="Huawei" w:date="2019-11-20T21:41:00Z">
        <w:r>
          <w:t xml:space="preserve">PNI-NPN             </w:t>
        </w:r>
        <w:r>
          <w:rPr>
            <w:lang w:eastAsia="zh-CN"/>
          </w:rPr>
          <w:t>P</w:t>
        </w:r>
        <w:r>
          <w:t>ublic N</w:t>
        </w:r>
        <w:r w:rsidRPr="00634B5D">
          <w:t xml:space="preserve">etwork </w:t>
        </w:r>
        <w:r>
          <w:t>I</w:t>
        </w:r>
        <w:r w:rsidRPr="00634B5D">
          <w:t>ntegrated NPN</w:t>
        </w:r>
      </w:ins>
    </w:p>
    <w:p w14:paraId="066A6487" w14:textId="77777777" w:rsidR="004413DC" w:rsidRPr="00A423D1" w:rsidRDefault="004413DC" w:rsidP="004413DC">
      <w:pPr>
        <w:pStyle w:val="EW"/>
      </w:pPr>
      <w:r w:rsidRPr="00A423D1">
        <w:t>RANAC</w:t>
      </w:r>
      <w:r w:rsidRPr="00A423D1">
        <w:tab/>
        <w:t>RAN Area Code</w:t>
      </w:r>
    </w:p>
    <w:p w14:paraId="3A9F382E" w14:textId="77777777" w:rsidR="004413DC" w:rsidRPr="00A423D1" w:rsidRDefault="004413DC" w:rsidP="004413DC">
      <w:pPr>
        <w:pStyle w:val="EW"/>
      </w:pPr>
      <w:r w:rsidRPr="00A423D1">
        <w:t>RRC</w:t>
      </w:r>
      <w:r w:rsidRPr="00A423D1">
        <w:tab/>
        <w:t>Radio Resource Control</w:t>
      </w:r>
    </w:p>
    <w:p w14:paraId="56070A70" w14:textId="67283E9B" w:rsidR="00223B17" w:rsidRDefault="00223B17" w:rsidP="004413DC">
      <w:pPr>
        <w:pStyle w:val="EW"/>
        <w:rPr>
          <w:ins w:id="16" w:author="Huawei" w:date="2019-11-20T21:41:00Z"/>
        </w:rPr>
      </w:pPr>
      <w:ins w:id="17" w:author="Huawei" w:date="2019-11-20T21:42:00Z">
        <w:r>
          <w:t>SNPN</w:t>
        </w:r>
        <w:r>
          <w:tab/>
          <w:t>Stand-alone Non-Public Network</w:t>
        </w:r>
      </w:ins>
    </w:p>
    <w:p w14:paraId="093B0BD7" w14:textId="77777777" w:rsidR="004413DC" w:rsidRPr="00A423D1" w:rsidRDefault="004413DC" w:rsidP="004413DC">
      <w:pPr>
        <w:pStyle w:val="EW"/>
      </w:pPr>
      <w:r w:rsidRPr="00A423D1">
        <w:t>S-NSSAI</w:t>
      </w:r>
      <w:r w:rsidRPr="00A423D1">
        <w:tab/>
        <w:t>Single Network Slice Selection Assistance Information</w:t>
      </w:r>
    </w:p>
    <w:p w14:paraId="3941E364" w14:textId="77777777" w:rsidR="004413DC" w:rsidRPr="00A423D1" w:rsidRDefault="004413DC" w:rsidP="004413DC">
      <w:pPr>
        <w:pStyle w:val="EW"/>
      </w:pPr>
      <w:r w:rsidRPr="00A423D1">
        <w:t>SUL</w:t>
      </w:r>
      <w:r w:rsidRPr="00A423D1">
        <w:tab/>
        <w:t>Supplementary Uplink</w:t>
      </w:r>
    </w:p>
    <w:p w14:paraId="2FBD3438" w14:textId="77777777" w:rsidR="004413DC" w:rsidRPr="00A423D1" w:rsidRDefault="004413DC" w:rsidP="004413DC">
      <w:pPr>
        <w:pStyle w:val="EW"/>
      </w:pPr>
      <w:r w:rsidRPr="00A423D1">
        <w:t>TAC</w:t>
      </w:r>
      <w:r w:rsidRPr="00A423D1">
        <w:tab/>
        <w:t>Tracking Area Code</w:t>
      </w:r>
    </w:p>
    <w:p w14:paraId="60F0AB52" w14:textId="79C0EF63" w:rsidR="00263FAE" w:rsidRDefault="004413DC" w:rsidP="00387C83">
      <w:pPr>
        <w:pStyle w:val="EW"/>
      </w:pPr>
      <w:r w:rsidRPr="00A423D1">
        <w:t>TAI</w:t>
      </w:r>
      <w:r w:rsidRPr="00A423D1">
        <w:tab/>
        <w:t>Tracking Area Identity</w:t>
      </w:r>
    </w:p>
    <w:p w14:paraId="39527FFA" w14:textId="77777777" w:rsidR="008D7DCB" w:rsidRDefault="008D7DCB" w:rsidP="008026E7"/>
    <w:p w14:paraId="2D0470F7" w14:textId="77777777" w:rsidR="008D7DCB" w:rsidRDefault="008D7DCB" w:rsidP="008026E7"/>
    <w:p w14:paraId="1E6E70B9" w14:textId="77777777" w:rsidR="008D7DCB" w:rsidRPr="00A423D1" w:rsidRDefault="008D7DCB" w:rsidP="008026E7">
      <w:bookmarkStart w:id="18" w:name="_GoBack"/>
      <w:bookmarkEnd w:id="18"/>
    </w:p>
    <w:p w14:paraId="264ED09C" w14:textId="77777777" w:rsidR="00A86D5C" w:rsidRDefault="00A86D5C" w:rsidP="00A86D5C">
      <w:pPr>
        <w:pStyle w:val="FirstChange"/>
        <w:rPr>
          <w:noProof/>
        </w:rPr>
      </w:pPr>
      <w:r w:rsidRPr="004572E7">
        <w:rPr>
          <w:highlight w:val="yellow"/>
        </w:rPr>
        <w:t xml:space="preserve">&lt;&lt;&lt;&lt;&lt;&lt;&lt;&lt;&lt;&lt;&lt;&lt;&lt;&lt;&lt;&lt;&lt;&lt;&lt;&lt; </w:t>
      </w:r>
      <w:r>
        <w:rPr>
          <w:rFonts w:eastAsia="宋体"/>
          <w:highlight w:val="yellow"/>
          <w:lang w:eastAsia="zh-CN"/>
        </w:rPr>
        <w:t>Changes</w:t>
      </w:r>
      <w:r>
        <w:rPr>
          <w:rFonts w:eastAsia="宋体" w:hint="eastAsia"/>
          <w:highlight w:val="yellow"/>
          <w:lang w:eastAsia="zh-CN"/>
        </w:rPr>
        <w:t xml:space="preserve"> </w:t>
      </w:r>
      <w:r>
        <w:rPr>
          <w:rFonts w:eastAsia="宋体"/>
          <w:highlight w:val="yellow"/>
          <w:lang w:eastAsia="zh-CN"/>
        </w:rPr>
        <w:t>End</w:t>
      </w:r>
      <w:r w:rsidRPr="004572E7">
        <w:rPr>
          <w:highlight w:val="yellow"/>
        </w:rPr>
        <w:t xml:space="preserve"> &gt;&gt;&gt;&gt;&gt;&gt;&gt;&gt;&gt;&gt;&gt;&gt;&gt;&gt;&gt;&gt;&gt;&gt;&gt;&gt;</w:t>
      </w:r>
    </w:p>
    <w:p w14:paraId="38A5B4C8" w14:textId="77777777" w:rsidR="007E7FAF" w:rsidRDefault="007E7FAF">
      <w:pPr>
        <w:rPr>
          <w:noProof/>
        </w:rPr>
      </w:pPr>
    </w:p>
    <w:sectPr w:rsidR="007E7FA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B669B54" w16cid:durableId="20FC51F4"/>
  <w16cid:commentId w16cid:paraId="6A4A739A" w16cid:durableId="20FC521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C1AA56" w14:textId="77777777" w:rsidR="0020649E" w:rsidRDefault="0020649E">
      <w:r>
        <w:separator/>
      </w:r>
    </w:p>
  </w:endnote>
  <w:endnote w:type="continuationSeparator" w:id="0">
    <w:p w14:paraId="6E8A2285" w14:textId="77777777" w:rsidR="0020649E" w:rsidRDefault="002064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0"/>
    <w:family w:val="auto"/>
    <w:pitch w:val="default"/>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964C38" w14:textId="77777777" w:rsidR="0020649E" w:rsidRDefault="0020649E">
      <w:r>
        <w:separator/>
      </w:r>
    </w:p>
  </w:footnote>
  <w:footnote w:type="continuationSeparator" w:id="0">
    <w:p w14:paraId="408D80B9" w14:textId="77777777" w:rsidR="0020649E" w:rsidRDefault="0020649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06FED5" w14:textId="77777777" w:rsidR="0018406B" w:rsidRDefault="0018406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5B4EE1" w14:textId="77777777" w:rsidR="0018406B" w:rsidRDefault="0018406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918B23" w14:textId="77777777" w:rsidR="0018406B" w:rsidRDefault="0018406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DE32A3" w14:textId="77777777" w:rsidR="0018406B" w:rsidRDefault="0018406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DE6612"/>
    <w:multiLevelType w:val="hybridMultilevel"/>
    <w:tmpl w:val="226E576C"/>
    <w:lvl w:ilvl="0" w:tplc="04090001">
      <w:start w:val="1"/>
      <w:numFmt w:val="bullet"/>
      <w:lvlText w:val=""/>
      <w:lvlJc w:val="left"/>
      <w:pPr>
        <w:ind w:left="360" w:hanging="360"/>
      </w:pPr>
      <w:rPr>
        <w:rFonts w:ascii="Symbol" w:hAnsi="Symbol" w:hint="default"/>
      </w:rPr>
    </w:lvl>
    <w:lvl w:ilvl="1" w:tplc="1E3C65CC">
      <w:numFmt w:val="bullet"/>
      <w:lvlText w:val="-"/>
      <w:lvlJc w:val="left"/>
      <w:pPr>
        <w:ind w:left="1080" w:hanging="360"/>
      </w:pPr>
      <w:rPr>
        <w:rFonts w:ascii="Arial" w:eastAsia="宋体" w:hAnsi="Arial" w:cs="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DC45945"/>
    <w:multiLevelType w:val="hybridMultilevel"/>
    <w:tmpl w:val="8D662296"/>
    <w:lvl w:ilvl="0" w:tplc="1F36E634">
      <w:start w:val="3"/>
      <w:numFmt w:val="bullet"/>
      <w:lvlText w:val="-"/>
      <w:lvlJc w:val="left"/>
      <w:pPr>
        <w:ind w:left="360" w:hanging="360"/>
      </w:pPr>
      <w:rPr>
        <w:rFonts w:ascii="Arial" w:eastAsiaTheme="minorEastAsia" w:hAnsi="Arial" w:cs="Arial" w:hint="default"/>
      </w:rPr>
    </w:lvl>
    <w:lvl w:ilvl="1" w:tplc="1E3C65CC">
      <w:numFmt w:val="bullet"/>
      <w:lvlText w:val="-"/>
      <w:lvlJc w:val="left"/>
      <w:pPr>
        <w:ind w:left="1080" w:hanging="360"/>
      </w:pPr>
      <w:rPr>
        <w:rFonts w:ascii="Arial" w:eastAsia="宋体" w:hAnsi="Arial" w:cs="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332E3C36"/>
    <w:multiLevelType w:val="hybridMultilevel"/>
    <w:tmpl w:val="5DC6EB3C"/>
    <w:lvl w:ilvl="0" w:tplc="1F36E634">
      <w:start w:val="3"/>
      <w:numFmt w:val="bullet"/>
      <w:lvlText w:val="-"/>
      <w:lvlJc w:val="left"/>
      <w:pPr>
        <w:ind w:left="360" w:hanging="360"/>
      </w:pPr>
      <w:rPr>
        <w:rFonts w:ascii="Arial" w:eastAsiaTheme="minorEastAsia" w:hAnsi="Arial" w:cs="Arial" w:hint="default"/>
      </w:rPr>
    </w:lvl>
    <w:lvl w:ilvl="1" w:tplc="1E3C65CC">
      <w:numFmt w:val="bullet"/>
      <w:lvlText w:val="-"/>
      <w:lvlJc w:val="left"/>
      <w:pPr>
        <w:ind w:left="1080" w:hanging="360"/>
      </w:pPr>
      <w:rPr>
        <w:rFonts w:ascii="Arial" w:eastAsia="宋体" w:hAnsi="Arial" w:cs="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634A4ADE"/>
    <w:multiLevelType w:val="hybridMultilevel"/>
    <w:tmpl w:val="03AA0BB6"/>
    <w:lvl w:ilvl="0" w:tplc="1F36E634">
      <w:start w:val="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3"/>
  </w:num>
  <w:num w:numId="2">
    <w:abstractNumId w:val="0"/>
  </w:num>
  <w:num w:numId="3">
    <w:abstractNumId w:val="2"/>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DD6"/>
    <w:rsid w:val="00010B40"/>
    <w:rsid w:val="00012E27"/>
    <w:rsid w:val="00022677"/>
    <w:rsid w:val="00022E4A"/>
    <w:rsid w:val="000257E9"/>
    <w:rsid w:val="00027F28"/>
    <w:rsid w:val="000309F5"/>
    <w:rsid w:val="00037236"/>
    <w:rsid w:val="000406E1"/>
    <w:rsid w:val="000414F5"/>
    <w:rsid w:val="0004576F"/>
    <w:rsid w:val="00054634"/>
    <w:rsid w:val="00060985"/>
    <w:rsid w:val="00064912"/>
    <w:rsid w:val="00065F77"/>
    <w:rsid w:val="00066620"/>
    <w:rsid w:val="00077697"/>
    <w:rsid w:val="00081BCC"/>
    <w:rsid w:val="0008489A"/>
    <w:rsid w:val="0009628F"/>
    <w:rsid w:val="000A23A4"/>
    <w:rsid w:val="000A2EA4"/>
    <w:rsid w:val="000A3D0A"/>
    <w:rsid w:val="000A571C"/>
    <w:rsid w:val="000A5C97"/>
    <w:rsid w:val="000A6394"/>
    <w:rsid w:val="000B0A25"/>
    <w:rsid w:val="000B7FED"/>
    <w:rsid w:val="000C038A"/>
    <w:rsid w:val="000C6598"/>
    <w:rsid w:val="000D4247"/>
    <w:rsid w:val="000E182E"/>
    <w:rsid w:val="000E2A3C"/>
    <w:rsid w:val="000E32A8"/>
    <w:rsid w:val="000E32BF"/>
    <w:rsid w:val="000E3651"/>
    <w:rsid w:val="000E50F2"/>
    <w:rsid w:val="000F7948"/>
    <w:rsid w:val="001023BE"/>
    <w:rsid w:val="00103152"/>
    <w:rsid w:val="00104196"/>
    <w:rsid w:val="00105C29"/>
    <w:rsid w:val="00111AA5"/>
    <w:rsid w:val="00114091"/>
    <w:rsid w:val="00117DAF"/>
    <w:rsid w:val="00126886"/>
    <w:rsid w:val="00132210"/>
    <w:rsid w:val="00132684"/>
    <w:rsid w:val="00134364"/>
    <w:rsid w:val="00145D43"/>
    <w:rsid w:val="00154D18"/>
    <w:rsid w:val="00176B25"/>
    <w:rsid w:val="0018406B"/>
    <w:rsid w:val="00185A28"/>
    <w:rsid w:val="00191519"/>
    <w:rsid w:val="00192329"/>
    <w:rsid w:val="00192C16"/>
    <w:rsid w:val="00192C46"/>
    <w:rsid w:val="00194388"/>
    <w:rsid w:val="00195BB2"/>
    <w:rsid w:val="00197432"/>
    <w:rsid w:val="001A08B3"/>
    <w:rsid w:val="001A7B60"/>
    <w:rsid w:val="001B52F0"/>
    <w:rsid w:val="001B59D5"/>
    <w:rsid w:val="001B7A65"/>
    <w:rsid w:val="001B7B9A"/>
    <w:rsid w:val="001C53D2"/>
    <w:rsid w:val="001D1866"/>
    <w:rsid w:val="001D2296"/>
    <w:rsid w:val="001D5136"/>
    <w:rsid w:val="001E41F3"/>
    <w:rsid w:val="001E4D69"/>
    <w:rsid w:val="001E63F2"/>
    <w:rsid w:val="001F1CAC"/>
    <w:rsid w:val="0020649E"/>
    <w:rsid w:val="00207168"/>
    <w:rsid w:val="0021327C"/>
    <w:rsid w:val="002133E1"/>
    <w:rsid w:val="00214D00"/>
    <w:rsid w:val="00214EF3"/>
    <w:rsid w:val="00222EA2"/>
    <w:rsid w:val="00223B17"/>
    <w:rsid w:val="002426D9"/>
    <w:rsid w:val="00254158"/>
    <w:rsid w:val="0026004D"/>
    <w:rsid w:val="00263FAE"/>
    <w:rsid w:val="00263FD7"/>
    <w:rsid w:val="002640DD"/>
    <w:rsid w:val="00270557"/>
    <w:rsid w:val="00275D12"/>
    <w:rsid w:val="002773FE"/>
    <w:rsid w:val="00281524"/>
    <w:rsid w:val="00284FEB"/>
    <w:rsid w:val="002860C4"/>
    <w:rsid w:val="002869AF"/>
    <w:rsid w:val="002879BF"/>
    <w:rsid w:val="00292AC6"/>
    <w:rsid w:val="002944E8"/>
    <w:rsid w:val="00297A8E"/>
    <w:rsid w:val="002A1D80"/>
    <w:rsid w:val="002A1E91"/>
    <w:rsid w:val="002A5459"/>
    <w:rsid w:val="002B04D6"/>
    <w:rsid w:val="002B1368"/>
    <w:rsid w:val="002B19C2"/>
    <w:rsid w:val="002B21B3"/>
    <w:rsid w:val="002B4925"/>
    <w:rsid w:val="002B4AAE"/>
    <w:rsid w:val="002B5741"/>
    <w:rsid w:val="002C115C"/>
    <w:rsid w:val="002D4A65"/>
    <w:rsid w:val="002F3378"/>
    <w:rsid w:val="002F6C87"/>
    <w:rsid w:val="002F7A02"/>
    <w:rsid w:val="00305409"/>
    <w:rsid w:val="00307166"/>
    <w:rsid w:val="00313C61"/>
    <w:rsid w:val="003177AB"/>
    <w:rsid w:val="003439B1"/>
    <w:rsid w:val="00345C74"/>
    <w:rsid w:val="003558CE"/>
    <w:rsid w:val="003609EF"/>
    <w:rsid w:val="0036231A"/>
    <w:rsid w:val="00362413"/>
    <w:rsid w:val="00366B9F"/>
    <w:rsid w:val="00374DD4"/>
    <w:rsid w:val="0037589B"/>
    <w:rsid w:val="00375A44"/>
    <w:rsid w:val="00382549"/>
    <w:rsid w:val="0038682A"/>
    <w:rsid w:val="00387C83"/>
    <w:rsid w:val="00391D5C"/>
    <w:rsid w:val="003A545B"/>
    <w:rsid w:val="003A597A"/>
    <w:rsid w:val="003A7345"/>
    <w:rsid w:val="003B0812"/>
    <w:rsid w:val="003B4E42"/>
    <w:rsid w:val="003C0E0A"/>
    <w:rsid w:val="003C4704"/>
    <w:rsid w:val="003C671C"/>
    <w:rsid w:val="003D06FD"/>
    <w:rsid w:val="003D15B4"/>
    <w:rsid w:val="003D2AC1"/>
    <w:rsid w:val="003E19CB"/>
    <w:rsid w:val="003E1A36"/>
    <w:rsid w:val="003E4F21"/>
    <w:rsid w:val="003F0BF7"/>
    <w:rsid w:val="00410371"/>
    <w:rsid w:val="00411BFC"/>
    <w:rsid w:val="00423087"/>
    <w:rsid w:val="004242F1"/>
    <w:rsid w:val="0042615A"/>
    <w:rsid w:val="00430775"/>
    <w:rsid w:val="004413DC"/>
    <w:rsid w:val="004465C4"/>
    <w:rsid w:val="0045160C"/>
    <w:rsid w:val="00451D20"/>
    <w:rsid w:val="004528CE"/>
    <w:rsid w:val="004636DA"/>
    <w:rsid w:val="00464682"/>
    <w:rsid w:val="004B75B7"/>
    <w:rsid w:val="004C3F86"/>
    <w:rsid w:val="004E1665"/>
    <w:rsid w:val="004E2FA3"/>
    <w:rsid w:val="004E45B2"/>
    <w:rsid w:val="004E5F4C"/>
    <w:rsid w:val="004F6282"/>
    <w:rsid w:val="00501992"/>
    <w:rsid w:val="00504C27"/>
    <w:rsid w:val="005074CB"/>
    <w:rsid w:val="0051580D"/>
    <w:rsid w:val="005321C1"/>
    <w:rsid w:val="0053785E"/>
    <w:rsid w:val="005400B2"/>
    <w:rsid w:val="0054282F"/>
    <w:rsid w:val="00547111"/>
    <w:rsid w:val="00554478"/>
    <w:rsid w:val="00556DC0"/>
    <w:rsid w:val="00556E6B"/>
    <w:rsid w:val="00556FFE"/>
    <w:rsid w:val="005619BA"/>
    <w:rsid w:val="00566BDE"/>
    <w:rsid w:val="005703D7"/>
    <w:rsid w:val="00574FF1"/>
    <w:rsid w:val="00576033"/>
    <w:rsid w:val="00581544"/>
    <w:rsid w:val="00581973"/>
    <w:rsid w:val="00592D74"/>
    <w:rsid w:val="0059323C"/>
    <w:rsid w:val="00594722"/>
    <w:rsid w:val="00597F93"/>
    <w:rsid w:val="005B2290"/>
    <w:rsid w:val="005B306E"/>
    <w:rsid w:val="005B43FB"/>
    <w:rsid w:val="005D3E12"/>
    <w:rsid w:val="005E2C44"/>
    <w:rsid w:val="005E69D6"/>
    <w:rsid w:val="005F28CD"/>
    <w:rsid w:val="00615CB3"/>
    <w:rsid w:val="00621188"/>
    <w:rsid w:val="006255F5"/>
    <w:rsid w:val="006257ED"/>
    <w:rsid w:val="00625A0D"/>
    <w:rsid w:val="00625FC2"/>
    <w:rsid w:val="00640061"/>
    <w:rsid w:val="006505D1"/>
    <w:rsid w:val="00660EC2"/>
    <w:rsid w:val="00661CDC"/>
    <w:rsid w:val="00671B18"/>
    <w:rsid w:val="00681C02"/>
    <w:rsid w:val="00685CFD"/>
    <w:rsid w:val="00692813"/>
    <w:rsid w:val="00695808"/>
    <w:rsid w:val="006A1A61"/>
    <w:rsid w:val="006B0C9D"/>
    <w:rsid w:val="006B3768"/>
    <w:rsid w:val="006B46FB"/>
    <w:rsid w:val="006C4223"/>
    <w:rsid w:val="006D1D2A"/>
    <w:rsid w:val="006D2DAA"/>
    <w:rsid w:val="006E21FB"/>
    <w:rsid w:val="006E420D"/>
    <w:rsid w:val="006F0724"/>
    <w:rsid w:val="006F3384"/>
    <w:rsid w:val="006F4FF2"/>
    <w:rsid w:val="006F6DA7"/>
    <w:rsid w:val="006F6DB4"/>
    <w:rsid w:val="006F77BD"/>
    <w:rsid w:val="00701D8B"/>
    <w:rsid w:val="007029E2"/>
    <w:rsid w:val="007145E5"/>
    <w:rsid w:val="00714C98"/>
    <w:rsid w:val="0073740E"/>
    <w:rsid w:val="00746A05"/>
    <w:rsid w:val="00747F1B"/>
    <w:rsid w:val="007535C6"/>
    <w:rsid w:val="00763783"/>
    <w:rsid w:val="00780E6F"/>
    <w:rsid w:val="00782079"/>
    <w:rsid w:val="007838CE"/>
    <w:rsid w:val="0078435B"/>
    <w:rsid w:val="00786D87"/>
    <w:rsid w:val="007904E2"/>
    <w:rsid w:val="00792342"/>
    <w:rsid w:val="007977A8"/>
    <w:rsid w:val="007A1AF9"/>
    <w:rsid w:val="007A5EA2"/>
    <w:rsid w:val="007B0ACF"/>
    <w:rsid w:val="007B19CB"/>
    <w:rsid w:val="007B2594"/>
    <w:rsid w:val="007B512A"/>
    <w:rsid w:val="007B6D45"/>
    <w:rsid w:val="007C2097"/>
    <w:rsid w:val="007D145A"/>
    <w:rsid w:val="007D3621"/>
    <w:rsid w:val="007D3EEF"/>
    <w:rsid w:val="007D4369"/>
    <w:rsid w:val="007D4986"/>
    <w:rsid w:val="007D694E"/>
    <w:rsid w:val="007D6A07"/>
    <w:rsid w:val="007D6E3B"/>
    <w:rsid w:val="007D78A6"/>
    <w:rsid w:val="007E0C17"/>
    <w:rsid w:val="007E2BFA"/>
    <w:rsid w:val="007E4317"/>
    <w:rsid w:val="007E7FAF"/>
    <w:rsid w:val="007F1B45"/>
    <w:rsid w:val="007F3070"/>
    <w:rsid w:val="007F7259"/>
    <w:rsid w:val="00801B2A"/>
    <w:rsid w:val="008026E7"/>
    <w:rsid w:val="008040A8"/>
    <w:rsid w:val="00806401"/>
    <w:rsid w:val="008136EE"/>
    <w:rsid w:val="00815715"/>
    <w:rsid w:val="00823B31"/>
    <w:rsid w:val="00826E11"/>
    <w:rsid w:val="008279FA"/>
    <w:rsid w:val="00842515"/>
    <w:rsid w:val="00844B93"/>
    <w:rsid w:val="0084746C"/>
    <w:rsid w:val="00851737"/>
    <w:rsid w:val="0086020B"/>
    <w:rsid w:val="008626E7"/>
    <w:rsid w:val="008660BC"/>
    <w:rsid w:val="00870EE7"/>
    <w:rsid w:val="00872147"/>
    <w:rsid w:val="008744F0"/>
    <w:rsid w:val="00877540"/>
    <w:rsid w:val="0088468A"/>
    <w:rsid w:val="00885F49"/>
    <w:rsid w:val="008863B9"/>
    <w:rsid w:val="00886794"/>
    <w:rsid w:val="00896E13"/>
    <w:rsid w:val="008A2BEC"/>
    <w:rsid w:val="008A45A6"/>
    <w:rsid w:val="008A64A9"/>
    <w:rsid w:val="008B03C8"/>
    <w:rsid w:val="008B378E"/>
    <w:rsid w:val="008B4666"/>
    <w:rsid w:val="008C2A88"/>
    <w:rsid w:val="008D136D"/>
    <w:rsid w:val="008D482B"/>
    <w:rsid w:val="008D77B0"/>
    <w:rsid w:val="008D7DCB"/>
    <w:rsid w:val="008E465C"/>
    <w:rsid w:val="008E4DB9"/>
    <w:rsid w:val="008F0924"/>
    <w:rsid w:val="008F187F"/>
    <w:rsid w:val="008F2F4D"/>
    <w:rsid w:val="008F686C"/>
    <w:rsid w:val="0090062B"/>
    <w:rsid w:val="0090719D"/>
    <w:rsid w:val="009148DE"/>
    <w:rsid w:val="00916A51"/>
    <w:rsid w:val="009171EB"/>
    <w:rsid w:val="00927897"/>
    <w:rsid w:val="00933C20"/>
    <w:rsid w:val="00941E30"/>
    <w:rsid w:val="009608A1"/>
    <w:rsid w:val="00963057"/>
    <w:rsid w:val="00964F67"/>
    <w:rsid w:val="009763EA"/>
    <w:rsid w:val="009777D9"/>
    <w:rsid w:val="00986A57"/>
    <w:rsid w:val="00987404"/>
    <w:rsid w:val="00991B88"/>
    <w:rsid w:val="00996551"/>
    <w:rsid w:val="009A4D74"/>
    <w:rsid w:val="009A5753"/>
    <w:rsid w:val="009A579D"/>
    <w:rsid w:val="009A7CDA"/>
    <w:rsid w:val="009B2840"/>
    <w:rsid w:val="009B5FC3"/>
    <w:rsid w:val="009C303B"/>
    <w:rsid w:val="009C48D8"/>
    <w:rsid w:val="009C4D59"/>
    <w:rsid w:val="009C539B"/>
    <w:rsid w:val="009C6373"/>
    <w:rsid w:val="009D1E3B"/>
    <w:rsid w:val="009D22BE"/>
    <w:rsid w:val="009E022C"/>
    <w:rsid w:val="009E063C"/>
    <w:rsid w:val="009E3297"/>
    <w:rsid w:val="009E4CCB"/>
    <w:rsid w:val="009E7900"/>
    <w:rsid w:val="009F1C53"/>
    <w:rsid w:val="009F734F"/>
    <w:rsid w:val="009F7DE6"/>
    <w:rsid w:val="00A053F1"/>
    <w:rsid w:val="00A0746B"/>
    <w:rsid w:val="00A074DA"/>
    <w:rsid w:val="00A24137"/>
    <w:rsid w:val="00A246B6"/>
    <w:rsid w:val="00A34C64"/>
    <w:rsid w:val="00A376A4"/>
    <w:rsid w:val="00A47E70"/>
    <w:rsid w:val="00A50CF0"/>
    <w:rsid w:val="00A50CF8"/>
    <w:rsid w:val="00A53B46"/>
    <w:rsid w:val="00A53FA5"/>
    <w:rsid w:val="00A6373D"/>
    <w:rsid w:val="00A65F77"/>
    <w:rsid w:val="00A7123D"/>
    <w:rsid w:val="00A71C83"/>
    <w:rsid w:val="00A74BEA"/>
    <w:rsid w:val="00A7671C"/>
    <w:rsid w:val="00A76A25"/>
    <w:rsid w:val="00A86783"/>
    <w:rsid w:val="00A86D5C"/>
    <w:rsid w:val="00AA2CBC"/>
    <w:rsid w:val="00AA47C9"/>
    <w:rsid w:val="00AC46C6"/>
    <w:rsid w:val="00AC54A3"/>
    <w:rsid w:val="00AC5820"/>
    <w:rsid w:val="00AC679E"/>
    <w:rsid w:val="00AD167B"/>
    <w:rsid w:val="00AD1CD8"/>
    <w:rsid w:val="00AE5E7E"/>
    <w:rsid w:val="00AE6B7B"/>
    <w:rsid w:val="00AF26DD"/>
    <w:rsid w:val="00AF78E2"/>
    <w:rsid w:val="00B02644"/>
    <w:rsid w:val="00B06BD8"/>
    <w:rsid w:val="00B11802"/>
    <w:rsid w:val="00B21BCC"/>
    <w:rsid w:val="00B224AC"/>
    <w:rsid w:val="00B258BB"/>
    <w:rsid w:val="00B263DC"/>
    <w:rsid w:val="00B31A94"/>
    <w:rsid w:val="00B41A3C"/>
    <w:rsid w:val="00B42133"/>
    <w:rsid w:val="00B434DA"/>
    <w:rsid w:val="00B4660A"/>
    <w:rsid w:val="00B47F96"/>
    <w:rsid w:val="00B5751D"/>
    <w:rsid w:val="00B64010"/>
    <w:rsid w:val="00B6476A"/>
    <w:rsid w:val="00B67B97"/>
    <w:rsid w:val="00B7212D"/>
    <w:rsid w:val="00B73B77"/>
    <w:rsid w:val="00B73BEB"/>
    <w:rsid w:val="00B76836"/>
    <w:rsid w:val="00B83E72"/>
    <w:rsid w:val="00B877AC"/>
    <w:rsid w:val="00B92A32"/>
    <w:rsid w:val="00B93D04"/>
    <w:rsid w:val="00B95A88"/>
    <w:rsid w:val="00B968C8"/>
    <w:rsid w:val="00BA3C56"/>
    <w:rsid w:val="00BA3EC5"/>
    <w:rsid w:val="00BA4ACF"/>
    <w:rsid w:val="00BA51D9"/>
    <w:rsid w:val="00BB1577"/>
    <w:rsid w:val="00BB5DFC"/>
    <w:rsid w:val="00BB739F"/>
    <w:rsid w:val="00BC2118"/>
    <w:rsid w:val="00BC25DF"/>
    <w:rsid w:val="00BD0BDB"/>
    <w:rsid w:val="00BD279D"/>
    <w:rsid w:val="00BD6BB8"/>
    <w:rsid w:val="00BD721D"/>
    <w:rsid w:val="00BE13CB"/>
    <w:rsid w:val="00BE2D61"/>
    <w:rsid w:val="00BE35FE"/>
    <w:rsid w:val="00BE4686"/>
    <w:rsid w:val="00BE57E7"/>
    <w:rsid w:val="00BF7CA6"/>
    <w:rsid w:val="00C00B7A"/>
    <w:rsid w:val="00C11092"/>
    <w:rsid w:val="00C11474"/>
    <w:rsid w:val="00C17452"/>
    <w:rsid w:val="00C20372"/>
    <w:rsid w:val="00C226A3"/>
    <w:rsid w:val="00C27341"/>
    <w:rsid w:val="00C305EB"/>
    <w:rsid w:val="00C3266F"/>
    <w:rsid w:val="00C33DD9"/>
    <w:rsid w:val="00C410F5"/>
    <w:rsid w:val="00C429ED"/>
    <w:rsid w:val="00C45353"/>
    <w:rsid w:val="00C47C15"/>
    <w:rsid w:val="00C50D10"/>
    <w:rsid w:val="00C52109"/>
    <w:rsid w:val="00C56EAF"/>
    <w:rsid w:val="00C66BA2"/>
    <w:rsid w:val="00C7123D"/>
    <w:rsid w:val="00C74A4B"/>
    <w:rsid w:val="00C8048C"/>
    <w:rsid w:val="00C811F9"/>
    <w:rsid w:val="00C84851"/>
    <w:rsid w:val="00C9575A"/>
    <w:rsid w:val="00C95985"/>
    <w:rsid w:val="00CA3EDD"/>
    <w:rsid w:val="00CA5B6C"/>
    <w:rsid w:val="00CA6FB8"/>
    <w:rsid w:val="00CB425F"/>
    <w:rsid w:val="00CB43D5"/>
    <w:rsid w:val="00CB6A0A"/>
    <w:rsid w:val="00CC5026"/>
    <w:rsid w:val="00CC68D0"/>
    <w:rsid w:val="00CD08A2"/>
    <w:rsid w:val="00CD61C2"/>
    <w:rsid w:val="00CD7C28"/>
    <w:rsid w:val="00CE4911"/>
    <w:rsid w:val="00CE53CE"/>
    <w:rsid w:val="00CF0B63"/>
    <w:rsid w:val="00CF521D"/>
    <w:rsid w:val="00CF5BD8"/>
    <w:rsid w:val="00D03F9A"/>
    <w:rsid w:val="00D06D51"/>
    <w:rsid w:val="00D17708"/>
    <w:rsid w:val="00D24991"/>
    <w:rsid w:val="00D25A34"/>
    <w:rsid w:val="00D26C13"/>
    <w:rsid w:val="00D3724D"/>
    <w:rsid w:val="00D50255"/>
    <w:rsid w:val="00D56729"/>
    <w:rsid w:val="00D57E1D"/>
    <w:rsid w:val="00D63D7F"/>
    <w:rsid w:val="00D66520"/>
    <w:rsid w:val="00D7023C"/>
    <w:rsid w:val="00DB2218"/>
    <w:rsid w:val="00DB4075"/>
    <w:rsid w:val="00DD5A2E"/>
    <w:rsid w:val="00DE0FA8"/>
    <w:rsid w:val="00DE34CF"/>
    <w:rsid w:val="00DE5BEF"/>
    <w:rsid w:val="00DF784C"/>
    <w:rsid w:val="00E051BA"/>
    <w:rsid w:val="00E06752"/>
    <w:rsid w:val="00E116B5"/>
    <w:rsid w:val="00E13F3D"/>
    <w:rsid w:val="00E20F44"/>
    <w:rsid w:val="00E21463"/>
    <w:rsid w:val="00E34898"/>
    <w:rsid w:val="00E3495B"/>
    <w:rsid w:val="00E3669C"/>
    <w:rsid w:val="00E4027A"/>
    <w:rsid w:val="00E40D74"/>
    <w:rsid w:val="00E421B8"/>
    <w:rsid w:val="00E4665A"/>
    <w:rsid w:val="00E52923"/>
    <w:rsid w:val="00E562F7"/>
    <w:rsid w:val="00E6538C"/>
    <w:rsid w:val="00E674B2"/>
    <w:rsid w:val="00E706AC"/>
    <w:rsid w:val="00E71EA0"/>
    <w:rsid w:val="00E7485C"/>
    <w:rsid w:val="00E82696"/>
    <w:rsid w:val="00E82EF9"/>
    <w:rsid w:val="00E831A4"/>
    <w:rsid w:val="00E8330C"/>
    <w:rsid w:val="00E8572C"/>
    <w:rsid w:val="00E93730"/>
    <w:rsid w:val="00EA0AA9"/>
    <w:rsid w:val="00EA0D2C"/>
    <w:rsid w:val="00EA0F25"/>
    <w:rsid w:val="00EB09B7"/>
    <w:rsid w:val="00EB2D9F"/>
    <w:rsid w:val="00EE18C7"/>
    <w:rsid w:val="00EE1C6A"/>
    <w:rsid w:val="00EE5495"/>
    <w:rsid w:val="00EE7D7C"/>
    <w:rsid w:val="00EF7F1B"/>
    <w:rsid w:val="00F104B7"/>
    <w:rsid w:val="00F13C0F"/>
    <w:rsid w:val="00F15FB3"/>
    <w:rsid w:val="00F169AF"/>
    <w:rsid w:val="00F2429D"/>
    <w:rsid w:val="00F25D98"/>
    <w:rsid w:val="00F300FB"/>
    <w:rsid w:val="00F32FC2"/>
    <w:rsid w:val="00F3625D"/>
    <w:rsid w:val="00F45FD1"/>
    <w:rsid w:val="00F73A77"/>
    <w:rsid w:val="00F73B48"/>
    <w:rsid w:val="00F75931"/>
    <w:rsid w:val="00F75FEC"/>
    <w:rsid w:val="00F760F0"/>
    <w:rsid w:val="00F8014C"/>
    <w:rsid w:val="00F8425C"/>
    <w:rsid w:val="00F90917"/>
    <w:rsid w:val="00F91A43"/>
    <w:rsid w:val="00F92CA7"/>
    <w:rsid w:val="00FB6386"/>
    <w:rsid w:val="00FB7F79"/>
    <w:rsid w:val="00FE5253"/>
    <w:rsid w:val="00FF1EAC"/>
    <w:rsid w:val="00FF2B3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A31FE1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9C48D8"/>
    <w:rPr>
      <w:rFonts w:ascii="Arial" w:hAnsi="Arial"/>
      <w:sz w:val="18"/>
      <w:lang w:val="en-GB" w:eastAsia="en-US"/>
    </w:rPr>
  </w:style>
  <w:style w:type="character" w:customStyle="1" w:styleId="TACChar">
    <w:name w:val="TAC Char"/>
    <w:link w:val="TAC"/>
    <w:locked/>
    <w:rsid w:val="009C48D8"/>
    <w:rPr>
      <w:rFonts w:ascii="Arial" w:hAnsi="Arial"/>
      <w:sz w:val="18"/>
      <w:lang w:val="en-GB" w:eastAsia="en-US"/>
    </w:rPr>
  </w:style>
  <w:style w:type="paragraph" w:styleId="af1">
    <w:name w:val="List Paragraph"/>
    <w:basedOn w:val="a"/>
    <w:uiPriority w:val="34"/>
    <w:qFormat/>
    <w:rsid w:val="004E2FA3"/>
    <w:pPr>
      <w:ind w:left="720"/>
      <w:contextualSpacing/>
    </w:pPr>
  </w:style>
  <w:style w:type="character" w:customStyle="1" w:styleId="TAHChar">
    <w:name w:val="TAH Char"/>
    <w:link w:val="TAH"/>
    <w:rsid w:val="00064912"/>
    <w:rPr>
      <w:rFonts w:ascii="Arial" w:hAnsi="Arial"/>
      <w:b/>
      <w:sz w:val="18"/>
      <w:lang w:val="en-GB" w:eastAsia="en-US"/>
    </w:rPr>
  </w:style>
  <w:style w:type="paragraph" w:customStyle="1" w:styleId="FirstChange">
    <w:name w:val="First Change"/>
    <w:basedOn w:val="a"/>
    <w:rsid w:val="00BD0BDB"/>
    <w:pPr>
      <w:jc w:val="center"/>
    </w:pPr>
    <w:rPr>
      <w:rFonts w:eastAsia="Times New Roman"/>
      <w:color w:val="FF0000"/>
    </w:rPr>
  </w:style>
  <w:style w:type="paragraph" w:customStyle="1" w:styleId="NormalArial">
    <w:name w:val="Normal + Arial"/>
    <w:aliases w:val="9 pt,Left:  0,45 cm,After:  0 pt,First line:  0,08 ch"/>
    <w:basedOn w:val="a"/>
    <w:rsid w:val="00AE5E7E"/>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en-GB"/>
    </w:rPr>
  </w:style>
  <w:style w:type="character" w:customStyle="1" w:styleId="B1Char">
    <w:name w:val="B1 Char"/>
    <w:link w:val="B1"/>
    <w:rsid w:val="007A5EA2"/>
    <w:rPr>
      <w:rFonts w:ascii="Times New Roman" w:hAnsi="Times New Roman"/>
      <w:lang w:val="en-GB" w:eastAsia="en-US"/>
    </w:rPr>
  </w:style>
  <w:style w:type="character" w:customStyle="1" w:styleId="THChar">
    <w:name w:val="TH Char"/>
    <w:link w:val="TH"/>
    <w:qFormat/>
    <w:rsid w:val="007A5EA2"/>
    <w:rPr>
      <w:rFonts w:ascii="Arial" w:hAnsi="Arial"/>
      <w:b/>
      <w:lang w:val="en-GB" w:eastAsia="en-US"/>
    </w:rPr>
  </w:style>
  <w:style w:type="character" w:customStyle="1" w:styleId="TFChar">
    <w:name w:val="TF Char"/>
    <w:link w:val="TF"/>
    <w:rsid w:val="007A5EA2"/>
    <w:rPr>
      <w:rFonts w:ascii="Arial" w:hAnsi="Arial"/>
      <w:b/>
      <w:lang w:val="en-GB" w:eastAsia="en-US"/>
    </w:rPr>
  </w:style>
  <w:style w:type="character" w:customStyle="1" w:styleId="CRCoverPageZchn">
    <w:name w:val="CR Cover Page Zchn"/>
    <w:link w:val="CRCoverPage"/>
    <w:rsid w:val="008A64A9"/>
    <w:rPr>
      <w:rFonts w:ascii="Arial" w:hAnsi="Arial"/>
      <w:lang w:val="en-GB" w:eastAsia="en-US"/>
    </w:rPr>
  </w:style>
  <w:style w:type="character" w:customStyle="1" w:styleId="B2Char">
    <w:name w:val="B2 Char"/>
    <w:link w:val="B2"/>
    <w:rsid w:val="003177A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7196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31"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7372D-1A5C-4EF3-A352-28BBFE20B5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3</Pages>
  <Words>847</Words>
  <Characters>4829</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59</cp:revision>
  <cp:lastPrinted>1899-12-31T23:00:00Z</cp:lastPrinted>
  <dcterms:created xsi:type="dcterms:W3CDTF">2019-11-20T13:32:00Z</dcterms:created>
  <dcterms:modified xsi:type="dcterms:W3CDTF">2019-11-20T13:52:00Z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(3)7JA0ABQ9WPlyLNWOyf/ORtNt77SmkaprtwmbE2PTEbSr+YoTtI1GM86xAodIwGjIy9hikTjs
x15Tkw8+fNIZHTeFlOylCPZxsrxZpiWgxFOLVC35ANwL7Ou7jWkzF5T9jlktRXTETV7elQ17
jsLV+mW1NTUbxp8Angi2KhjXoW1xOTvrDEu1sr46ZttO3M+7i95X1XdwiPmh+iyv8JAVCXFf
xKocsJD7k6rx7rnbgn</vt:lpwstr>
  </property>
  <property fmtid="{D5CDD505-2E9C-101B-9397-08002B2CF9AE}" pid="22" name="_2015_ms_pID_7253431">
    <vt:lpwstr>92oSZqbvSRaFL36H6fKRnrqk7rIat3EzQRUzJhVjLPyzVO7a7YfanO
zHJUWT4zAdA3/Zq0Gh7O7R68JaP//9wI/cgcCajOOBawS7A6WJqK9J9J48evq3ZHau6dC0pv
+/eV8ncYXnHowy+RpRoQzweScphSCRyeI57vdEz4c2ilxVVeWt5T8xziK1AMRznwI3Lxqua/
QBylKZ4+0CpYBSpnPzgZy4nL2UCs6D7vGE/l</vt:lpwstr>
  </property>
  <property fmtid="{D5CDD505-2E9C-101B-9397-08002B2CF9AE}" pid="23" name="_2015_ms_pID_7253432">
    <vt:lpwstr>UQ==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1573199950</vt:lpwstr>
  </property>
</Properties>
</file>